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5A52564" w:rsidR="00773F15" w:rsidRPr="00766C27" w:rsidRDefault="00773F15" w:rsidP="00773F15">
      <w:pPr>
        <w:pStyle w:val="3GPPHeader"/>
        <w:spacing w:after="0"/>
        <w:rPr>
          <w:sz w:val="32"/>
          <w:szCs w:val="32"/>
          <w:lang w:val="en-US" w:eastAsia="ko-KR"/>
        </w:rPr>
      </w:pPr>
      <w:r w:rsidRPr="00766C27">
        <w:rPr>
          <w:lang w:val="en-US"/>
        </w:rPr>
        <w:t>3GPP TSG-RAN WG</w:t>
      </w:r>
      <w:r w:rsidR="00A6072D" w:rsidRPr="00766C27">
        <w:rPr>
          <w:lang w:val="en-US"/>
        </w:rPr>
        <w:t>1</w:t>
      </w:r>
      <w:r w:rsidRPr="00766C27">
        <w:rPr>
          <w:lang w:val="en-US"/>
        </w:rPr>
        <w:t xml:space="preserve"> #</w:t>
      </w:r>
      <w:r w:rsidR="00455336" w:rsidRPr="00766C27">
        <w:rPr>
          <w:lang w:val="en-US"/>
        </w:rPr>
        <w:t>1</w:t>
      </w:r>
      <w:r w:rsidR="00A6072D" w:rsidRPr="00766C27">
        <w:rPr>
          <w:lang w:val="en-US"/>
        </w:rPr>
        <w:t>23</w:t>
      </w:r>
      <w:r w:rsidRPr="00766C27">
        <w:rPr>
          <w:lang w:val="en-US"/>
        </w:rPr>
        <w:tab/>
      </w:r>
      <w:r w:rsidRPr="00766C27">
        <w:rPr>
          <w:szCs w:val="24"/>
          <w:lang w:val="en-US"/>
        </w:rPr>
        <w:t>R</w:t>
      </w:r>
      <w:r w:rsidR="003E3CD2" w:rsidRPr="00766C27">
        <w:rPr>
          <w:szCs w:val="24"/>
          <w:lang w:val="en-US"/>
        </w:rPr>
        <w:t>1</w:t>
      </w:r>
      <w:r w:rsidRPr="00766C27">
        <w:rPr>
          <w:szCs w:val="24"/>
          <w:lang w:val="en-US"/>
        </w:rPr>
        <w:t>-</w:t>
      </w:r>
      <w:r w:rsidR="00F37B3F" w:rsidRPr="00766C27">
        <w:rPr>
          <w:szCs w:val="24"/>
          <w:lang w:val="en-US"/>
        </w:rPr>
        <w:t>2508741</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4A9F2C26"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743B65">
        <w:rPr>
          <w:rFonts w:ascii="Times New Roman" w:hAnsi="Times New Roman"/>
          <w:b/>
          <w:bCs/>
          <w:sz w:val="24"/>
          <w:lang w:val="en-US"/>
        </w:rPr>
        <w:t>11.1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7582F7FF"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702049">
        <w:rPr>
          <w:b/>
          <w:bCs/>
          <w:sz w:val="24"/>
          <w:lang w:val="en-US"/>
        </w:rPr>
        <w:t>Overview of 6GR air interface</w:t>
      </w:r>
    </w:p>
    <w:p w14:paraId="06136B5C" w14:textId="1C2B7FE5"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702049">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1840E72" w14:textId="77777777" w:rsidR="00E951B3" w:rsidRPr="002A300D" w:rsidRDefault="00E951B3" w:rsidP="00E951B3">
      <w:r w:rsidRPr="002A300D">
        <w:t>RAN approved a new SID on 6G Radio at RAN#108 [1]. As indicated in the SID, the development of 6G Radio is needed to meet a range of future use cases requiring extreme performance, flexibility and scalability. RAN also initiated study on RAN requirements [2][3]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722B2DDD" w14:textId="77777777" w:rsidR="00E951B3" w:rsidRPr="002A300D" w:rsidRDefault="00E951B3" w:rsidP="00E951B3">
      <w:r w:rsidRPr="002A300D">
        <w:t>The SID also emphasizes some key requirements and principles that should guide the design of the new system from the start. At a high-level, the requirements can be summarized as follows:</w:t>
      </w:r>
    </w:p>
    <w:p w14:paraId="7D8B5A43"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Support new and expanded usage scenarios</w:t>
      </w:r>
    </w:p>
    <w:p w14:paraId="6612BA98"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Enhance performance from user and system perspective</w:t>
      </w:r>
    </w:p>
    <w:p w14:paraId="778D359A"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CAPEX / OPEX reduction, including smooth migration from 5G</w:t>
      </w:r>
    </w:p>
    <w:p w14:paraId="7F4E53B8" w14:textId="77777777" w:rsidR="00E951B3" w:rsidRPr="002A300D" w:rsidRDefault="00E951B3" w:rsidP="00E951B3"/>
    <w:p w14:paraId="7AEEC6EE" w14:textId="77777777" w:rsidR="00E951B3" w:rsidRPr="002A300D" w:rsidRDefault="00E951B3" w:rsidP="00E951B3">
      <w:r w:rsidRPr="002A300D">
        <w:t>To achieve these requirements, 3GPP is to design 6GR with the following guiding principles:</w:t>
      </w:r>
    </w:p>
    <w:p w14:paraId="355299DD"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Focus on energy efficiency for NW and device</w:t>
      </w:r>
    </w:p>
    <w:p w14:paraId="3CE58170"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Support enhanced spectral efficiency</w:t>
      </w:r>
    </w:p>
    <w:p w14:paraId="4BA36A79"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Enable wider bandwidth and improve support for diverse spectrum allocations</w:t>
      </w:r>
    </w:p>
    <w:p w14:paraId="5738740E"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Enable scalable and forward compatible design for diverse device types</w:t>
      </w:r>
    </w:p>
    <w:p w14:paraId="2BC91D98"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Common radio design to meet vertical needs (mobility broadband high priority)</w:t>
      </w:r>
    </w:p>
    <w:p w14:paraId="5D812842"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Enhanced overall coverage (UL), enabling 7 GHz operation with same site grid as 3.5 GHz</w:t>
      </w:r>
    </w:p>
    <w:p w14:paraId="3EF2563A"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Harmonized TN/NTN</w:t>
      </w:r>
    </w:p>
    <w:p w14:paraId="71E2B846" w14:textId="77777777" w:rsidR="00E951B3" w:rsidRPr="002A300D" w:rsidRDefault="00E951B3" w:rsidP="00E951B3">
      <w:pPr>
        <w:pStyle w:val="ListParagraph"/>
        <w:numPr>
          <w:ilvl w:val="0"/>
          <w:numId w:val="38"/>
        </w:numPr>
        <w:jc w:val="both"/>
        <w:rPr>
          <w:rFonts w:ascii="Times New Roman" w:hAnsi="Times New Roman"/>
          <w:lang w:val="en-GB"/>
        </w:rPr>
      </w:pPr>
      <w:r w:rsidRPr="002A300D">
        <w:rPr>
          <w:rFonts w:ascii="Times New Roman" w:hAnsi="Times New Roman"/>
          <w:lang w:val="en-GB"/>
        </w:rPr>
        <w:t>Avoid excessive configurations/options/capabilities</w:t>
      </w:r>
    </w:p>
    <w:p w14:paraId="21C44107" w14:textId="77777777" w:rsidR="00E951B3" w:rsidRPr="002A300D" w:rsidRDefault="00E951B3" w:rsidP="00E951B3">
      <w:pPr>
        <w:spacing w:before="240"/>
      </w:pPr>
      <w:r w:rsidRPr="002A300D">
        <w:t>This contribution presents our views on the design of key functionalities of 6GR system along with proposals on assumptions and aspects to focus on for the study.</w:t>
      </w:r>
    </w:p>
    <w:p w14:paraId="38E544A5" w14:textId="672845C9" w:rsidR="00773F15" w:rsidRPr="0066795B" w:rsidRDefault="00E951B3" w:rsidP="00773F15">
      <w:pPr>
        <w:pStyle w:val="Heading1"/>
        <w:pBdr>
          <w:top w:val="single" w:sz="12" w:space="5" w:color="auto"/>
        </w:pBdr>
        <w:spacing w:after="120"/>
        <w:rPr>
          <w:sz w:val="32"/>
          <w:lang w:val="en-US"/>
        </w:rPr>
      </w:pPr>
      <w:r>
        <w:t>Design aspects of 6G Radio</w:t>
      </w:r>
    </w:p>
    <w:p w14:paraId="4FD957BA" w14:textId="24F5DF94" w:rsidR="00097667" w:rsidRPr="00097667" w:rsidRDefault="00E951B3" w:rsidP="007A5180">
      <w:pPr>
        <w:pStyle w:val="Heading2"/>
        <w:overflowPunct/>
        <w:autoSpaceDE/>
        <w:autoSpaceDN/>
        <w:adjustRightInd/>
        <w:textAlignment w:val="auto"/>
        <w:rPr>
          <w:rFonts w:eastAsia="Times New Roman"/>
          <w:u w:val="single"/>
          <w:lang w:eastAsia="en-US"/>
        </w:rPr>
      </w:pPr>
      <w:r>
        <w:t>Scalable 6GR design</w:t>
      </w:r>
    </w:p>
    <w:p w14:paraId="0A542EC3" w14:textId="77777777" w:rsidR="00D75D16" w:rsidRPr="002A300D" w:rsidRDefault="00D75D16" w:rsidP="00D75D16">
      <w:r>
        <w:t>In RAN1#122, RAN1 reached following agreement related to scalable 6GR design.</w:t>
      </w:r>
    </w:p>
    <w:tbl>
      <w:tblPr>
        <w:tblStyle w:val="TableGrid"/>
        <w:tblW w:w="0" w:type="auto"/>
        <w:tblLook w:val="04A0" w:firstRow="1" w:lastRow="0" w:firstColumn="1" w:lastColumn="0" w:noHBand="0" w:noVBand="1"/>
      </w:tblPr>
      <w:tblGrid>
        <w:gridCol w:w="9350"/>
      </w:tblGrid>
      <w:tr w:rsidR="00D75D16" w14:paraId="3B7E6616" w14:textId="77777777" w:rsidTr="00EF15AE">
        <w:tc>
          <w:tcPr>
            <w:tcW w:w="9350" w:type="dxa"/>
          </w:tcPr>
          <w:p w14:paraId="5A92A875" w14:textId="77777777" w:rsidR="00D75D16" w:rsidRPr="002A300D" w:rsidRDefault="00D75D16" w:rsidP="00EF15AE">
            <w:pPr>
              <w:pStyle w:val="ListParagraph"/>
              <w:spacing w:line="252" w:lineRule="auto"/>
              <w:ind w:left="0"/>
              <w:contextualSpacing/>
              <w:jc w:val="both"/>
              <w:rPr>
                <w:rFonts w:ascii="Times New Roman" w:eastAsia="DengXian" w:hAnsi="Times New Roman"/>
                <w:highlight w:val="green"/>
                <w:lang w:eastAsia="zh-CN"/>
              </w:rPr>
            </w:pPr>
            <w:r w:rsidRPr="002A300D">
              <w:rPr>
                <w:rFonts w:ascii="Times New Roman" w:eastAsia="DengXian" w:hAnsi="Times New Roman"/>
                <w:highlight w:val="green"/>
                <w:lang w:eastAsia="zh-CN"/>
              </w:rPr>
              <w:t>Agreement</w:t>
            </w:r>
          </w:p>
          <w:p w14:paraId="4755847E" w14:textId="77777777" w:rsidR="00D75D16" w:rsidRPr="002A300D" w:rsidRDefault="00D75D16" w:rsidP="00EF15AE">
            <w:pPr>
              <w:pStyle w:val="ListParagraph"/>
              <w:spacing w:line="252" w:lineRule="auto"/>
              <w:ind w:left="0"/>
              <w:contextualSpacing/>
              <w:jc w:val="both"/>
              <w:rPr>
                <w:rFonts w:ascii="Times New Roman" w:hAnsi="Times New Roman"/>
              </w:rPr>
            </w:pPr>
            <w:r w:rsidRPr="002A300D">
              <w:rPr>
                <w:rFonts w:ascii="Times New Roman" w:hAnsi="Times New Roman"/>
              </w:rPr>
              <w:t>Study a scalable 6GR design for diverse device types</w:t>
            </w:r>
            <w:r w:rsidRPr="002A300D">
              <w:rPr>
                <w:rFonts w:ascii="Times New Roman" w:eastAsia="DengXian" w:hAnsi="Times New Roman"/>
                <w:lang w:eastAsia="zh-CN"/>
              </w:rPr>
              <w:t xml:space="preserve">, considering </w:t>
            </w:r>
            <w:r w:rsidRPr="002A300D">
              <w:rPr>
                <w:rFonts w:ascii="Times New Roman" w:hAnsi="Times New Roman"/>
              </w:rPr>
              <w:t>aspects:</w:t>
            </w:r>
          </w:p>
          <w:p w14:paraId="36C8B682" w14:textId="77777777" w:rsidR="00D75D16" w:rsidRPr="002A300D" w:rsidRDefault="00D75D16" w:rsidP="00D75D16">
            <w:pPr>
              <w:pStyle w:val="ListParagraph"/>
              <w:numPr>
                <w:ilvl w:val="0"/>
                <w:numId w:val="39"/>
              </w:numPr>
              <w:spacing w:line="252" w:lineRule="auto"/>
              <w:contextualSpacing/>
              <w:jc w:val="both"/>
              <w:rPr>
                <w:rFonts w:ascii="Times New Roman" w:hAnsi="Times New Roman"/>
              </w:rPr>
            </w:pPr>
            <w:r w:rsidRPr="002A300D">
              <w:rPr>
                <w:rFonts w:ascii="Times New Roman" w:eastAsia="DengXian" w:hAnsi="Times New Roman"/>
                <w:lang w:eastAsia="zh-CN"/>
              </w:rPr>
              <w:t xml:space="preserve">What should be </w:t>
            </w:r>
            <w:r w:rsidRPr="002A300D">
              <w:rPr>
                <w:rFonts w:ascii="Times New Roman" w:hAnsi="Times New Roman"/>
              </w:rPr>
              <w:t>commonly applicable to all 6G device types</w:t>
            </w:r>
          </w:p>
          <w:p w14:paraId="4D0E5FCF" w14:textId="77777777" w:rsidR="00D75D16" w:rsidRPr="008F7343" w:rsidRDefault="00D75D16" w:rsidP="00D75D16">
            <w:pPr>
              <w:pStyle w:val="ListParagraph"/>
              <w:numPr>
                <w:ilvl w:val="0"/>
                <w:numId w:val="39"/>
              </w:numPr>
              <w:spacing w:line="252" w:lineRule="auto"/>
              <w:contextualSpacing/>
              <w:jc w:val="both"/>
              <w:rPr>
                <w:lang w:eastAsia="zh-CN"/>
              </w:rPr>
            </w:pPr>
            <w:r w:rsidRPr="002A300D">
              <w:rPr>
                <w:rFonts w:ascii="Times New Roman" w:hAnsi="Times New Roman"/>
              </w:rPr>
              <w:t>FFS: add-on features dedicated to specific device types, if any</w:t>
            </w:r>
          </w:p>
        </w:tc>
      </w:tr>
    </w:tbl>
    <w:p w14:paraId="678F6DCC" w14:textId="2E9445D2" w:rsidR="00E963C2" w:rsidRDefault="00E963C2" w:rsidP="00E963C2">
      <w:pPr>
        <w:spacing w:before="120"/>
      </w:pPr>
      <w:r>
        <w:t xml:space="preserve">From RAN1#122b, the following was discussed and summarized in FL summary </w:t>
      </w:r>
      <w:r w:rsidR="00DD6C17">
        <w:t>[8]</w:t>
      </w:r>
      <w:r>
        <w:t xml:space="preserve"> regarding scalable 6GR design and list of functionalities commonly applicable to all 6G device types.</w:t>
      </w:r>
    </w:p>
    <w:tbl>
      <w:tblPr>
        <w:tblStyle w:val="TableGrid"/>
        <w:tblW w:w="0" w:type="auto"/>
        <w:tblLook w:val="04A0" w:firstRow="1" w:lastRow="0" w:firstColumn="1" w:lastColumn="0" w:noHBand="0" w:noVBand="1"/>
      </w:tblPr>
      <w:tblGrid>
        <w:gridCol w:w="9350"/>
      </w:tblGrid>
      <w:tr w:rsidR="00D75D16" w14:paraId="7CECA4ED" w14:textId="77777777" w:rsidTr="00EF15AE">
        <w:tc>
          <w:tcPr>
            <w:tcW w:w="9350" w:type="dxa"/>
          </w:tcPr>
          <w:p w14:paraId="74C13ED1" w14:textId="77777777" w:rsidR="00D75D16" w:rsidRPr="0061760B" w:rsidRDefault="00D75D16" w:rsidP="00EF15AE">
            <w:pPr>
              <w:pStyle w:val="BodyText"/>
              <w:rPr>
                <w:b/>
                <w:bCs/>
                <w:lang w:val="en-US"/>
              </w:rPr>
            </w:pPr>
            <w:r w:rsidRPr="0061760B">
              <w:rPr>
                <w:b/>
                <w:bCs/>
                <w:highlight w:val="yellow"/>
                <w:lang w:val="en-US"/>
              </w:rPr>
              <w:t>Proposal 3.1b:</w:t>
            </w:r>
          </w:p>
          <w:p w14:paraId="3493E0D2" w14:textId="77777777" w:rsidR="00D75D16" w:rsidRPr="0061760B" w:rsidRDefault="00D75D16" w:rsidP="00D75D16">
            <w:pPr>
              <w:pStyle w:val="BodyText"/>
              <w:numPr>
                <w:ilvl w:val="0"/>
                <w:numId w:val="40"/>
              </w:numPr>
              <w:suppressAutoHyphens/>
              <w:overflowPunct/>
              <w:autoSpaceDE/>
              <w:autoSpaceDN/>
              <w:adjustRightInd/>
              <w:textAlignment w:val="auto"/>
              <w:rPr>
                <w:lang w:val="en-US"/>
              </w:rPr>
            </w:pPr>
            <w:r w:rsidRPr="0061760B">
              <w:rPr>
                <w:lang w:val="en-US"/>
              </w:rPr>
              <w:lastRenderedPageBreak/>
              <w:t>For scalable 6GR design for diverse device types, RAN1 to consider</w:t>
            </w:r>
          </w:p>
          <w:p w14:paraId="2824ACBC" w14:textId="77777777" w:rsidR="00D75D16" w:rsidRPr="0061760B" w:rsidRDefault="00D75D16" w:rsidP="00D75D16">
            <w:pPr>
              <w:pStyle w:val="BodyText"/>
              <w:numPr>
                <w:ilvl w:val="1"/>
                <w:numId w:val="40"/>
              </w:numPr>
              <w:suppressAutoHyphens/>
              <w:overflowPunct/>
              <w:autoSpaceDE/>
              <w:autoSpaceDN/>
              <w:adjustRightInd/>
              <w:textAlignment w:val="auto"/>
              <w:rPr>
                <w:lang w:val="en-US"/>
              </w:rPr>
            </w:pPr>
            <w:r w:rsidRPr="0061760B">
              <w:rPr>
                <w:lang w:val="en-US"/>
              </w:rPr>
              <w:t>Striving for functionality designs that can be commonly applied to all 6G device types</w:t>
            </w:r>
          </w:p>
          <w:p w14:paraId="220376F9" w14:textId="77777777" w:rsidR="00D75D16" w:rsidRPr="0061760B" w:rsidRDefault="00D75D16" w:rsidP="00D75D16">
            <w:pPr>
              <w:pStyle w:val="BodyText"/>
              <w:numPr>
                <w:ilvl w:val="0"/>
                <w:numId w:val="40"/>
              </w:numPr>
              <w:suppressAutoHyphens/>
              <w:overflowPunct/>
              <w:autoSpaceDE/>
              <w:autoSpaceDN/>
              <w:adjustRightInd/>
              <w:textAlignment w:val="auto"/>
              <w:rPr>
                <w:lang w:val="en-US"/>
              </w:rPr>
            </w:pPr>
            <w:r w:rsidRPr="0061760B">
              <w:rPr>
                <w:lang w:val="en-US"/>
              </w:rPr>
              <w:t>The functionalities commonly applicable to all 6G device types include, but not limited to</w:t>
            </w:r>
          </w:p>
          <w:p w14:paraId="79F7FDA7" w14:textId="77777777" w:rsidR="00D75D16" w:rsidRPr="00400129" w:rsidRDefault="00D75D16" w:rsidP="00D75D16">
            <w:pPr>
              <w:pStyle w:val="BodyText"/>
              <w:numPr>
                <w:ilvl w:val="1"/>
                <w:numId w:val="40"/>
              </w:numPr>
              <w:suppressAutoHyphens/>
              <w:overflowPunct/>
              <w:autoSpaceDE/>
              <w:autoSpaceDN/>
              <w:adjustRightInd/>
              <w:textAlignment w:val="auto"/>
              <w:rPr>
                <w:lang w:val="en-US"/>
              </w:rPr>
            </w:pPr>
            <w:r w:rsidRPr="00400129">
              <w:rPr>
                <w:lang w:val="en-US"/>
              </w:rPr>
              <w:t xml:space="preserve">Basic PHY features, such as </w:t>
            </w:r>
            <w:r w:rsidRPr="00400129">
              <w:rPr>
                <w:highlight w:val="yellow"/>
                <w:lang w:val="en-US"/>
              </w:rPr>
              <w:t>waveform</w:t>
            </w:r>
            <w:r w:rsidRPr="00400129">
              <w:rPr>
                <w:lang w:val="en-US"/>
              </w:rPr>
              <w:t xml:space="preserve">, coding, frame structure, </w:t>
            </w:r>
            <w:r w:rsidRPr="00400129">
              <w:rPr>
                <w:highlight w:val="yellow"/>
                <w:lang w:val="en-US"/>
              </w:rPr>
              <w:t>single numerology per band</w:t>
            </w:r>
          </w:p>
          <w:p w14:paraId="39CAEFA5" w14:textId="77777777" w:rsidR="00D75D16" w:rsidRPr="00400129" w:rsidRDefault="00D75D16" w:rsidP="00D75D16">
            <w:pPr>
              <w:pStyle w:val="BodyText"/>
              <w:numPr>
                <w:ilvl w:val="1"/>
                <w:numId w:val="40"/>
              </w:numPr>
              <w:suppressAutoHyphens/>
              <w:overflowPunct/>
              <w:autoSpaceDE/>
              <w:autoSpaceDN/>
              <w:adjustRightInd/>
              <w:textAlignment w:val="auto"/>
              <w:rPr>
                <w:lang w:val="en-US"/>
              </w:rPr>
            </w:pPr>
            <w:r w:rsidRPr="00400129">
              <w:rPr>
                <w:highlight w:val="yellow"/>
                <w:lang w:val="en-US"/>
              </w:rPr>
              <w:t>Basic</w:t>
            </w:r>
            <w:r w:rsidRPr="00400129">
              <w:rPr>
                <w:lang w:val="en-US"/>
              </w:rPr>
              <w:t xml:space="preserve"> idle mode procedures </w:t>
            </w:r>
            <w:r w:rsidRPr="00400129">
              <w:rPr>
                <w:highlight w:val="yellow"/>
                <w:lang w:val="en-US"/>
              </w:rPr>
              <w:t>from RAN1 perspective</w:t>
            </w:r>
          </w:p>
          <w:p w14:paraId="39587013" w14:textId="77777777" w:rsidR="00D75D16" w:rsidRPr="00400129" w:rsidRDefault="00D75D16" w:rsidP="00D75D16">
            <w:pPr>
              <w:pStyle w:val="BodyText"/>
              <w:numPr>
                <w:ilvl w:val="1"/>
                <w:numId w:val="40"/>
              </w:numPr>
              <w:suppressAutoHyphens/>
              <w:overflowPunct/>
              <w:autoSpaceDE/>
              <w:autoSpaceDN/>
              <w:adjustRightInd/>
              <w:textAlignment w:val="auto"/>
              <w:rPr>
                <w:lang w:val="en-US"/>
              </w:rPr>
            </w:pPr>
            <w:r w:rsidRPr="00400129">
              <w:rPr>
                <w:highlight w:val="yellow"/>
                <w:lang w:val="en-US"/>
              </w:rPr>
              <w:t>Basic</w:t>
            </w:r>
            <w:r w:rsidRPr="00400129">
              <w:rPr>
                <w:lang w:val="en-US"/>
              </w:rPr>
              <w:t xml:space="preserve"> initial access procedures</w:t>
            </w:r>
            <w:r w:rsidRPr="007172FD">
              <w:rPr>
                <w:lang w:val="en-US"/>
              </w:rPr>
              <w:t xml:space="preserve"> </w:t>
            </w:r>
          </w:p>
          <w:p w14:paraId="10D0484B" w14:textId="77777777" w:rsidR="00D75D16" w:rsidRPr="00400129" w:rsidRDefault="00D75D16" w:rsidP="00D75D16">
            <w:pPr>
              <w:pStyle w:val="BodyText"/>
              <w:numPr>
                <w:ilvl w:val="1"/>
                <w:numId w:val="40"/>
              </w:numPr>
              <w:suppressAutoHyphens/>
              <w:overflowPunct/>
              <w:autoSpaceDE/>
              <w:autoSpaceDN/>
              <w:adjustRightInd/>
              <w:textAlignment w:val="auto"/>
              <w:rPr>
                <w:lang w:val="en-US"/>
              </w:rPr>
            </w:pPr>
            <w:r w:rsidRPr="00400129">
              <w:rPr>
                <w:lang w:val="en-US"/>
              </w:rPr>
              <w:t>Basic DL/UL control</w:t>
            </w:r>
            <w:r w:rsidRPr="00400129">
              <w:rPr>
                <w:highlight w:val="yellow"/>
                <w:lang w:val="en-US"/>
              </w:rPr>
              <w:t>, scheduling/HARQ</w:t>
            </w:r>
          </w:p>
          <w:p w14:paraId="21723259" w14:textId="77777777" w:rsidR="00D75D16" w:rsidRPr="00400129" w:rsidRDefault="00D75D16" w:rsidP="00D75D16">
            <w:pPr>
              <w:pStyle w:val="BodyText"/>
              <w:numPr>
                <w:ilvl w:val="1"/>
                <w:numId w:val="40"/>
              </w:numPr>
              <w:suppressAutoHyphens/>
              <w:overflowPunct/>
              <w:autoSpaceDE/>
              <w:autoSpaceDN/>
              <w:adjustRightInd/>
              <w:textAlignment w:val="auto"/>
              <w:rPr>
                <w:lang w:val="en-US"/>
              </w:rPr>
            </w:pPr>
            <w:r w:rsidRPr="00400129">
              <w:rPr>
                <w:lang w:val="en-US"/>
              </w:rPr>
              <w:t>MRSS</w:t>
            </w:r>
          </w:p>
          <w:p w14:paraId="350256A7" w14:textId="77777777" w:rsidR="00D75D16" w:rsidRPr="00400129" w:rsidRDefault="00D75D16" w:rsidP="00D75D16">
            <w:pPr>
              <w:pStyle w:val="BodyText"/>
              <w:numPr>
                <w:ilvl w:val="1"/>
                <w:numId w:val="40"/>
              </w:numPr>
              <w:suppressAutoHyphens/>
              <w:overflowPunct/>
              <w:autoSpaceDE/>
              <w:autoSpaceDN/>
              <w:adjustRightInd/>
              <w:textAlignment w:val="auto"/>
              <w:rPr>
                <w:highlight w:val="yellow"/>
                <w:lang w:val="en-US"/>
              </w:rPr>
            </w:pPr>
            <w:r w:rsidRPr="00400129">
              <w:rPr>
                <w:highlight w:val="yellow"/>
                <w:lang w:val="en-US"/>
              </w:rPr>
              <w:t>[Coverage enhancements]</w:t>
            </w:r>
          </w:p>
          <w:p w14:paraId="35C301BC" w14:textId="77777777" w:rsidR="00D75D16" w:rsidRPr="00400129" w:rsidRDefault="00D75D16" w:rsidP="00D75D16">
            <w:pPr>
              <w:pStyle w:val="BodyText"/>
              <w:numPr>
                <w:ilvl w:val="1"/>
                <w:numId w:val="40"/>
              </w:numPr>
              <w:suppressAutoHyphens/>
              <w:overflowPunct/>
              <w:autoSpaceDE/>
              <w:autoSpaceDN/>
              <w:adjustRightInd/>
              <w:textAlignment w:val="auto"/>
              <w:rPr>
                <w:highlight w:val="yellow"/>
                <w:lang w:val="en-US"/>
              </w:rPr>
            </w:pPr>
            <w:r w:rsidRPr="00400129">
              <w:rPr>
                <w:highlight w:val="yellow"/>
                <w:lang w:val="en-US"/>
              </w:rPr>
              <w:t>[Energy saving]</w:t>
            </w:r>
          </w:p>
          <w:p w14:paraId="15266490" w14:textId="77777777" w:rsidR="00D75D16" w:rsidRPr="00492E84" w:rsidRDefault="00D75D16" w:rsidP="00D75D16">
            <w:pPr>
              <w:pStyle w:val="BodyText"/>
              <w:numPr>
                <w:ilvl w:val="1"/>
                <w:numId w:val="40"/>
              </w:numPr>
              <w:suppressAutoHyphens/>
              <w:overflowPunct/>
              <w:autoSpaceDE/>
              <w:autoSpaceDN/>
              <w:adjustRightInd/>
              <w:textAlignment w:val="auto"/>
              <w:rPr>
                <w:highlight w:val="yellow"/>
                <w:lang w:val="en-US" w:eastAsia="ja-JP"/>
              </w:rPr>
            </w:pPr>
            <w:r w:rsidRPr="00400129">
              <w:rPr>
                <w:highlight w:val="yellow"/>
                <w:lang w:val="en-US"/>
              </w:rPr>
              <w:t>Note: adjustment on the design is allowed for a certain device type</w:t>
            </w:r>
          </w:p>
        </w:tc>
      </w:tr>
    </w:tbl>
    <w:p w14:paraId="7B87A324" w14:textId="77777777" w:rsidR="00D75D16" w:rsidRPr="006B4749" w:rsidRDefault="00D75D16" w:rsidP="00D75D16">
      <w:pPr>
        <w:spacing w:after="0"/>
        <w:rPr>
          <w:lang w:val="en-US"/>
        </w:rPr>
      </w:pPr>
    </w:p>
    <w:p w14:paraId="1D8A9C48" w14:textId="77777777" w:rsidR="00D75D16" w:rsidRDefault="00D75D16" w:rsidP="00D75D16">
      <w:r>
        <w:t xml:space="preserve">Scalability can be defined as the capacity of a system to adapt to increasing load without excessive cost. This implies that fixed costs (i.e. overhead independent of load) are minimized. For 6GR, the system must be scalable while supporting diverse device types (in terms of e.g. maximum supported bandwidth and maximum coupling loss) and diverse traffic types (in terms of e.g. latency and reliability requirements). Ideally, a scalable system has this ability not only for currently envisioned, but also for unanticipated device or traffic types. The “cost” dimension includes multiple aspects such as spectrum licensing, hardware, or site acquisition. For 6GR, there is increased emphasis on energy costs at the network side compared to previous generations. </w:t>
      </w:r>
    </w:p>
    <w:p w14:paraId="699A47E7" w14:textId="77777777" w:rsidR="00D75D16" w:rsidRDefault="00D75D16" w:rsidP="00D75D16">
      <w:r>
        <w:t>Scalability with respect to spectrum or hardware means that the network can serve multiple device types and/or traffic types using common spectrum and hardware. If the network needs to reserve separate carriers and hardware for each device or traffic type, the overhead is very high, and the design is not scalable. To achieve this implies that the design enables sharing uplink and downlink resources for initial access (e.g. RACH, system information, paging) across the device types at least when the load is low.</w:t>
      </w:r>
    </w:p>
    <w:p w14:paraId="431794F7" w14:textId="77777777" w:rsidR="005763B1" w:rsidRDefault="00364CAD" w:rsidP="00D75D16">
      <w:r>
        <w:t xml:space="preserve">In RAN1#122bis, discussions related to scalability focused on functionalities commonly applicable to all 6G device types. </w:t>
      </w:r>
      <w:r w:rsidR="00C01A8C">
        <w:t xml:space="preserve">While defining a basic set of common functionalities </w:t>
      </w:r>
      <w:r w:rsidR="00A0031C">
        <w:t xml:space="preserve">across device types </w:t>
      </w:r>
      <w:r w:rsidR="00C01A8C">
        <w:t xml:space="preserve">is helpful, </w:t>
      </w:r>
      <w:r w:rsidR="00A0031C">
        <w:t>even more</w:t>
      </w:r>
      <w:r w:rsidR="00C01A8C">
        <w:t xml:space="preserve"> important aspect </w:t>
      </w:r>
      <w:r w:rsidR="003621DB">
        <w:t xml:space="preserve">is </w:t>
      </w:r>
      <w:r w:rsidR="00A0031C">
        <w:t xml:space="preserve">that the design allows for the possibility for devices of different types of </w:t>
      </w:r>
      <w:r w:rsidR="005763B1">
        <w:t>using common resources at least in initial stage of accessing the network.</w:t>
      </w:r>
    </w:p>
    <w:p w14:paraId="4E68D618" w14:textId="042E4BE5" w:rsidR="005763B1" w:rsidRPr="00766C27" w:rsidRDefault="005763B1" w:rsidP="00766C27">
      <w:pPr>
        <w:pStyle w:val="BodyText"/>
        <w:suppressAutoHyphens/>
        <w:overflowPunct/>
        <w:autoSpaceDE/>
        <w:autoSpaceDN/>
        <w:adjustRightInd/>
        <w:textAlignment w:val="auto"/>
        <w:rPr>
          <w:i/>
          <w:iCs/>
          <w:lang w:val="en-US"/>
        </w:rPr>
      </w:pPr>
      <w:r w:rsidRPr="00436743">
        <w:rPr>
          <w:b/>
          <w:bCs/>
          <w:u w:val="single"/>
        </w:rPr>
        <w:t>Proposal 1</w:t>
      </w:r>
      <w:r>
        <w:rPr>
          <w:b/>
          <w:bCs/>
        </w:rPr>
        <w:t xml:space="preserve">: </w:t>
      </w:r>
      <w:r w:rsidRPr="00766C27">
        <w:rPr>
          <w:i/>
          <w:iCs/>
          <w:lang w:val="en-US"/>
        </w:rPr>
        <w:t>For scalable 6GR design for diverse device types:</w:t>
      </w:r>
    </w:p>
    <w:p w14:paraId="26EA368E" w14:textId="3AA8C921" w:rsidR="005763B1" w:rsidRPr="00766C27" w:rsidRDefault="005763B1" w:rsidP="005763B1">
      <w:pPr>
        <w:pStyle w:val="BodyText"/>
        <w:numPr>
          <w:ilvl w:val="0"/>
          <w:numId w:val="38"/>
        </w:numPr>
        <w:suppressAutoHyphens/>
        <w:overflowPunct/>
        <w:autoSpaceDE/>
        <w:autoSpaceDN/>
        <w:adjustRightInd/>
        <w:textAlignment w:val="auto"/>
        <w:rPr>
          <w:i/>
          <w:iCs/>
          <w:lang w:val="en-US"/>
        </w:rPr>
      </w:pPr>
      <w:r w:rsidRPr="00766C27">
        <w:rPr>
          <w:i/>
          <w:iCs/>
          <w:lang w:val="en-US"/>
        </w:rPr>
        <w:t>Striv</w:t>
      </w:r>
      <w:r w:rsidR="00466B3F" w:rsidRPr="00766C27">
        <w:rPr>
          <w:i/>
          <w:iCs/>
          <w:lang w:val="en-US"/>
        </w:rPr>
        <w:t xml:space="preserve">e </w:t>
      </w:r>
      <w:r w:rsidRPr="00766C27">
        <w:rPr>
          <w:i/>
          <w:iCs/>
          <w:lang w:val="en-US"/>
        </w:rPr>
        <w:t>for functionality designs that can be commonly applied to all 6G device types</w:t>
      </w:r>
    </w:p>
    <w:p w14:paraId="70951CB4" w14:textId="5EF642B1" w:rsidR="005763B1" w:rsidRPr="00766C27" w:rsidRDefault="005763B1" w:rsidP="005763B1">
      <w:pPr>
        <w:pStyle w:val="BodyText"/>
        <w:numPr>
          <w:ilvl w:val="0"/>
          <w:numId w:val="38"/>
        </w:numPr>
        <w:suppressAutoHyphens/>
        <w:overflowPunct/>
        <w:autoSpaceDE/>
        <w:autoSpaceDN/>
        <w:adjustRightInd/>
        <w:textAlignment w:val="auto"/>
        <w:rPr>
          <w:i/>
          <w:iCs/>
          <w:lang w:val="en-US"/>
        </w:rPr>
      </w:pPr>
      <w:r w:rsidRPr="00766C27">
        <w:rPr>
          <w:i/>
          <w:iCs/>
          <w:lang w:val="en-US"/>
        </w:rPr>
        <w:t>Enabl</w:t>
      </w:r>
      <w:r w:rsidR="00466B3F" w:rsidRPr="00766C27">
        <w:rPr>
          <w:i/>
          <w:iCs/>
          <w:lang w:val="en-US"/>
        </w:rPr>
        <w:t>e</w:t>
      </w:r>
      <w:r w:rsidRPr="00766C27">
        <w:rPr>
          <w:i/>
          <w:iCs/>
          <w:lang w:val="en-US"/>
        </w:rPr>
        <w:t xml:space="preserve"> </w:t>
      </w:r>
      <w:r w:rsidR="00466B3F" w:rsidRPr="00766C27">
        <w:rPr>
          <w:i/>
          <w:iCs/>
          <w:lang w:val="en-US"/>
        </w:rPr>
        <w:t>use of common resources for all 6G device types for initial stage of network access</w:t>
      </w:r>
    </w:p>
    <w:p w14:paraId="5198F2E5" w14:textId="77777777" w:rsidR="00D75D16" w:rsidRDefault="00D75D16" w:rsidP="00D75D16">
      <w:r>
        <w:t>Scalability with respect to energy means that the consumed energy during a period is commensurate with the actual demand during that period instead of being fixed. This implies that always-on signals are minimized and that the system can completely turn on or off transmission and reception of resources with high granularity in time, frequency, space and power/antenna domains without affecting UEs already camping or connected. For example, the design should enable the network turn off transmission/reception of a TRP on a certain carrier with minimal impact to connected or camped UEs. One possible design direction towards this target is that the protocol supports dynamic updates of cell resource information indicating available resources at a time. The design should also enable transmitting using a number of antenna elements and power not higher than required to achieve maximum performance when serving a UE.</w:t>
      </w:r>
    </w:p>
    <w:p w14:paraId="73AB2DAE" w14:textId="77777777" w:rsidR="00D75D16" w:rsidRPr="00436743" w:rsidRDefault="00D75D16" w:rsidP="00D75D16">
      <w:pPr>
        <w:rPr>
          <w:i/>
          <w:iCs/>
        </w:rPr>
      </w:pPr>
      <w:r w:rsidRPr="00766C27">
        <w:rPr>
          <w:b/>
          <w:bCs/>
          <w:u w:val="single"/>
        </w:rPr>
        <w:t>Proposal 2</w:t>
      </w:r>
      <w:r w:rsidRPr="00766C27">
        <w:rPr>
          <w:b/>
          <w:bCs/>
        </w:rPr>
        <w:t>:</w:t>
      </w:r>
      <w:r w:rsidRPr="00436743">
        <w:rPr>
          <w:i/>
          <w:iCs/>
        </w:rPr>
        <w:t xml:space="preserve"> Scalable 6GR design minimizes transmission of always-on signals.</w:t>
      </w:r>
    </w:p>
    <w:p w14:paraId="09045B09" w14:textId="77777777" w:rsidR="00D75D16" w:rsidRPr="00436743" w:rsidRDefault="00D75D16" w:rsidP="00D75D16">
      <w:pPr>
        <w:rPr>
          <w:i/>
          <w:iCs/>
        </w:rPr>
      </w:pPr>
      <w:r w:rsidRPr="00766C27">
        <w:rPr>
          <w:b/>
          <w:bCs/>
          <w:u w:val="single"/>
        </w:rPr>
        <w:t>Proposal 3</w:t>
      </w:r>
      <w:r w:rsidRPr="00766C27">
        <w:rPr>
          <w:b/>
          <w:bCs/>
        </w:rPr>
        <w:t>:</w:t>
      </w:r>
      <w:r w:rsidRPr="00436743">
        <w:rPr>
          <w:i/>
          <w:iCs/>
        </w:rPr>
        <w:t xml:space="preserve"> Scalable 6GR design enables turning on and off transmission and reception of resources with high granularity in time, frequency, space and power domains without affecting UEs operating in the system.</w:t>
      </w:r>
    </w:p>
    <w:p w14:paraId="07250E43" w14:textId="77777777" w:rsidR="00D75D16" w:rsidRDefault="00D75D16" w:rsidP="00D75D16">
      <w:pPr>
        <w:rPr>
          <w:rFonts w:eastAsia="Yu Mincho"/>
        </w:rPr>
      </w:pPr>
      <w:r>
        <w:rPr>
          <w:rFonts w:eastAsia="Yu Mincho"/>
        </w:rPr>
        <w:t xml:space="preserve">In terms of device power consumption, a scalable 6GR design is also expected to enable adaptability of the power consumption profile to the traffic/QoS/QoE demands. Moreover, effective scalability also implies that </w:t>
      </w:r>
      <w:r>
        <w:rPr>
          <w:rFonts w:eastAsia="Yu Mincho"/>
        </w:rPr>
        <w:lastRenderedPageBreak/>
        <w:t xml:space="preserve">transitions between operational states as well as trade-offs between UE and network power savings are efficient in terms of signaling procedures and state changes both at the UE and the base station.  </w:t>
      </w:r>
    </w:p>
    <w:p w14:paraId="33A0D757" w14:textId="77777777" w:rsidR="00D75D16" w:rsidRPr="00436743" w:rsidRDefault="00D75D16" w:rsidP="00D75D16">
      <w:pPr>
        <w:rPr>
          <w:rFonts w:eastAsia="Yu Mincho"/>
          <w:i/>
          <w:iCs/>
        </w:rPr>
      </w:pPr>
      <w:r w:rsidRPr="00436743">
        <w:rPr>
          <w:rFonts w:eastAsia="Yu Mincho"/>
          <w:b/>
          <w:bCs/>
          <w:u w:val="single"/>
        </w:rPr>
        <w:t>Proposal 4</w:t>
      </w:r>
      <w:r w:rsidRPr="00766C27">
        <w:rPr>
          <w:rFonts w:eastAsia="Yu Mincho"/>
          <w:b/>
          <w:bCs/>
        </w:rPr>
        <w:t>:</w:t>
      </w:r>
      <w:r w:rsidRPr="00436743">
        <w:rPr>
          <w:rFonts w:eastAsia="Yu Mincho"/>
          <w:i/>
          <w:iCs/>
        </w:rPr>
        <w:t xml:space="preserve"> Scalable 6GR design enables efficient adaptability of device power consumption to demands from traffic/QoS/QoE, affecting efficient transitions between operational states as well as enabling effective trade-offs between UE and network power consumption. </w:t>
      </w:r>
    </w:p>
    <w:p w14:paraId="3C71E485" w14:textId="77777777" w:rsidR="00D75D16" w:rsidRDefault="00D75D16" w:rsidP="00D75D16">
      <w:pPr>
        <w:rPr>
          <w:rFonts w:eastAsia="Yu Mincho"/>
        </w:rPr>
      </w:pPr>
      <w:r>
        <w:rPr>
          <w:rFonts w:eastAsia="Yu Mincho"/>
        </w:rPr>
        <w:t xml:space="preserve">From the perspective of designing 6GR devices, a scalable RAT also implies features, capabilities, and requirements that enable scalable and modular design architectures. While exact level of scalability and modularization for an actual 6GR device may be up to implementation, the specifications should adopt a scalable framework for defining UE capabilities on throughput, bandwidth, Tx/Rx characteristics (e.g., MIMO, Tx power, memory, etc.), minimum UE processing times, etc. across diverse UE types such that the complexity envelope can be optimized while maintaining maximal commonality across fundamental features to facilitate effective realization of economies of scale. </w:t>
      </w:r>
    </w:p>
    <w:p w14:paraId="785899D4" w14:textId="77777777" w:rsidR="00D75D16" w:rsidRDefault="00D75D16" w:rsidP="00D75D16">
      <w:pPr>
        <w:rPr>
          <w:rFonts w:eastAsia="Yu Mincho"/>
        </w:rPr>
      </w:pPr>
      <w:r>
        <w:rPr>
          <w:rFonts w:eastAsia="Yu Mincho"/>
        </w:rPr>
        <w:t xml:space="preserve">For example, instead of creating many different UE max RF bandwidths across diverse use cases, it may be more prudent to keep a single max UE RF bandwidth for a subset of use cases and enable effective relaxation of baseband processing for devices requiring smaller bandwidth for data/control by effective decoupling between the max UE RF and baseband bandwidths. This can enable a better realization of economies of scale by avoiding excessive fragmentation of the UE RF bandwidth choices while being able to gate the overall complexity via relaxations/differentiation for baseband processing. </w:t>
      </w:r>
    </w:p>
    <w:p w14:paraId="7A126035" w14:textId="77777777" w:rsidR="00D75D16" w:rsidRPr="00D75D16" w:rsidRDefault="00D75D16" w:rsidP="00D75D16">
      <w:pPr>
        <w:rPr>
          <w:rFonts w:eastAsia="Yu Mincho"/>
        </w:rPr>
      </w:pPr>
      <w:r w:rsidRPr="00D75D16">
        <w:rPr>
          <w:rFonts w:eastAsia="Yu Mincho"/>
          <w:b/>
          <w:bCs/>
          <w:u w:val="single"/>
        </w:rPr>
        <w:t>Proposal 5:</w:t>
      </w:r>
      <w:r w:rsidRPr="00D75D16">
        <w:rPr>
          <w:rFonts w:eastAsia="Yu Mincho"/>
        </w:rPr>
        <w:t xml:space="preserve"> </w:t>
      </w:r>
      <w:r w:rsidRPr="00D75D16">
        <w:rPr>
          <w:rFonts w:eastAsia="Yu Mincho"/>
          <w:i/>
          <w:iCs/>
        </w:rPr>
        <w:t>Scalable 6GR design enables scalable and modular UE design approaches to address different UE capabilities and requirements on throughput/bandwidth/Tx and Rx characteristics across diverse device types such that device complexity can be optimized while maximally harvesting economies of scale.</w:t>
      </w:r>
      <w:r w:rsidRPr="00D75D16">
        <w:rPr>
          <w:rFonts w:eastAsia="Yu Mincho"/>
        </w:rPr>
        <w:t xml:space="preserve"> </w:t>
      </w:r>
    </w:p>
    <w:p w14:paraId="199AF21B" w14:textId="77777777" w:rsidR="00BD59CD" w:rsidRDefault="00BD59CD" w:rsidP="00097667">
      <w:pPr>
        <w:overflowPunct/>
        <w:autoSpaceDE/>
        <w:autoSpaceDN/>
        <w:adjustRightInd/>
        <w:ind w:left="1560" w:hanging="1560"/>
        <w:textAlignment w:val="auto"/>
        <w:rPr>
          <w:rFonts w:eastAsia="Times New Roman" w:cs="Arial"/>
          <w:lang w:eastAsia="en-US"/>
        </w:rPr>
      </w:pPr>
    </w:p>
    <w:p w14:paraId="6CA19F1C" w14:textId="45A1B1F6" w:rsidR="002415F0" w:rsidRDefault="00AB4805" w:rsidP="002415F0">
      <w:pPr>
        <w:pStyle w:val="Heading2"/>
        <w:overflowPunct/>
        <w:autoSpaceDE/>
        <w:autoSpaceDN/>
        <w:adjustRightInd/>
        <w:textAlignment w:val="auto"/>
      </w:pPr>
      <w:r>
        <w:t>Support of minimum spectrum allocation</w:t>
      </w:r>
    </w:p>
    <w:p w14:paraId="23902CB8" w14:textId="2CD7DC4B" w:rsidR="00D6266C" w:rsidRPr="002A300D" w:rsidRDefault="00D6266C" w:rsidP="00D6266C">
      <w:r>
        <w:t>In RAN1#122, RAN1 reached following agreement related to minimum spectrum allocation.</w:t>
      </w:r>
    </w:p>
    <w:tbl>
      <w:tblPr>
        <w:tblStyle w:val="TableGrid"/>
        <w:tblW w:w="0" w:type="auto"/>
        <w:tblLook w:val="04A0" w:firstRow="1" w:lastRow="0" w:firstColumn="1" w:lastColumn="0" w:noHBand="0" w:noVBand="1"/>
      </w:tblPr>
      <w:tblGrid>
        <w:gridCol w:w="9350"/>
      </w:tblGrid>
      <w:tr w:rsidR="00D6266C" w14:paraId="3A627E77" w14:textId="77777777" w:rsidTr="00EF15AE">
        <w:tc>
          <w:tcPr>
            <w:tcW w:w="9350" w:type="dxa"/>
          </w:tcPr>
          <w:p w14:paraId="6D10629C" w14:textId="77777777" w:rsidR="00D6266C" w:rsidRPr="00172CA8" w:rsidRDefault="00D6266C" w:rsidP="00EF15AE">
            <w:pPr>
              <w:rPr>
                <w:rFonts w:eastAsia="DengXian"/>
                <w:highlight w:val="green"/>
              </w:rPr>
            </w:pPr>
            <w:r w:rsidRPr="00172CA8">
              <w:rPr>
                <w:rFonts w:eastAsia="DengXian" w:hint="eastAsia"/>
                <w:highlight w:val="green"/>
              </w:rPr>
              <w:t>Agreement</w:t>
            </w:r>
          </w:p>
          <w:p w14:paraId="28A3FDB9" w14:textId="77777777" w:rsidR="00D6266C" w:rsidRPr="002A300D" w:rsidRDefault="00D6266C" w:rsidP="00D6266C">
            <w:pPr>
              <w:pStyle w:val="ListParagraph"/>
              <w:numPr>
                <w:ilvl w:val="0"/>
                <w:numId w:val="41"/>
              </w:numPr>
              <w:spacing w:line="252" w:lineRule="auto"/>
              <w:contextualSpacing/>
              <w:jc w:val="both"/>
              <w:rPr>
                <w:rFonts w:ascii="Times New Roman" w:hAnsi="Times New Roman"/>
              </w:rPr>
            </w:pPr>
            <w:r w:rsidRPr="002A300D">
              <w:rPr>
                <w:rFonts w:ascii="Times New Roman" w:hAnsi="Times New Roman"/>
              </w:rPr>
              <w:t xml:space="preserve">For the study of RAN1 6GR design, </w:t>
            </w:r>
            <w:r w:rsidRPr="002A300D">
              <w:rPr>
                <w:rFonts w:ascii="Times New Roman" w:eastAsia="DengXian" w:hAnsi="Times New Roman"/>
                <w:lang w:eastAsia="zh-CN"/>
              </w:rPr>
              <w:t>consider</w:t>
            </w:r>
            <w:r w:rsidRPr="002A300D">
              <w:rPr>
                <w:rFonts w:ascii="Times New Roman" w:hAnsi="Times New Roman"/>
              </w:rPr>
              <w:t xml:space="preserve"> the minimum</w:t>
            </w:r>
            <w:r w:rsidRPr="002A300D">
              <w:rPr>
                <w:rFonts w:ascii="Times New Roman" w:eastAsia="DengXian" w:hAnsi="Times New Roman"/>
                <w:lang w:eastAsia="zh-CN"/>
              </w:rPr>
              <w:t xml:space="preserve"> spectrum allocation in which 6G can operate, subject to further discussion and confirmation in RAN.</w:t>
            </w:r>
          </w:p>
          <w:p w14:paraId="36497035" w14:textId="77777777" w:rsidR="00D6266C" w:rsidRPr="00C01BDD" w:rsidRDefault="00D6266C" w:rsidP="00D6266C">
            <w:pPr>
              <w:pStyle w:val="ListParagraph"/>
              <w:numPr>
                <w:ilvl w:val="1"/>
                <w:numId w:val="41"/>
              </w:numPr>
              <w:spacing w:line="252" w:lineRule="auto"/>
              <w:contextualSpacing/>
              <w:jc w:val="both"/>
              <w:rPr>
                <w:lang w:eastAsia="zh-CN"/>
              </w:rPr>
            </w:pPr>
            <w:r w:rsidRPr="002A300D">
              <w:rPr>
                <w:rFonts w:ascii="Times New Roman" w:hAnsi="Times New Roman"/>
              </w:rPr>
              <w:t>Note: RAN4 involvement is necessary</w:t>
            </w:r>
            <w:r w:rsidRPr="002A300D">
              <w:rPr>
                <w:rFonts w:ascii="Times New Roman" w:eastAsia="DengXian" w:hAnsi="Times New Roman"/>
                <w:lang w:eastAsia="zh-CN"/>
              </w:rPr>
              <w:t>.</w:t>
            </w:r>
          </w:p>
        </w:tc>
      </w:tr>
    </w:tbl>
    <w:p w14:paraId="22E8CF54" w14:textId="40EEB604" w:rsidR="008A206B" w:rsidRDefault="008A206B" w:rsidP="008A206B">
      <w:pPr>
        <w:spacing w:before="120"/>
      </w:pPr>
      <w:r>
        <w:t xml:space="preserve">From RAN1#122b, the following was discussed and summarized in FL summary </w:t>
      </w:r>
      <w:r w:rsidR="00023158">
        <w:t xml:space="preserve">[8] </w:t>
      </w:r>
      <w:r>
        <w:t>regarding the design options of common signals/channels for initial access relative to the minimum spectrum allocation.</w:t>
      </w:r>
    </w:p>
    <w:tbl>
      <w:tblPr>
        <w:tblStyle w:val="TableGrid"/>
        <w:tblW w:w="0" w:type="auto"/>
        <w:tblLook w:val="04A0" w:firstRow="1" w:lastRow="0" w:firstColumn="1" w:lastColumn="0" w:noHBand="0" w:noVBand="1"/>
      </w:tblPr>
      <w:tblGrid>
        <w:gridCol w:w="9350"/>
      </w:tblGrid>
      <w:tr w:rsidR="008A206B" w14:paraId="1CB719D1" w14:textId="77777777" w:rsidTr="006C5AAC">
        <w:tc>
          <w:tcPr>
            <w:tcW w:w="9350" w:type="dxa"/>
          </w:tcPr>
          <w:p w14:paraId="58669EB5" w14:textId="77777777" w:rsidR="008A206B" w:rsidRPr="005D58CD" w:rsidRDefault="008A206B" w:rsidP="006C5AAC">
            <w:pPr>
              <w:pStyle w:val="BodyText"/>
              <w:rPr>
                <w:b/>
                <w:bCs/>
                <w:lang w:val="en-US"/>
              </w:rPr>
            </w:pPr>
            <w:r w:rsidRPr="005D58CD">
              <w:rPr>
                <w:b/>
                <w:bCs/>
                <w:highlight w:val="yellow"/>
                <w:lang w:val="en-US"/>
              </w:rPr>
              <w:t>Proposal 4.2b:</w:t>
            </w:r>
          </w:p>
          <w:p w14:paraId="73E373BF" w14:textId="77777777" w:rsidR="008A206B" w:rsidRPr="005D58CD" w:rsidRDefault="008A206B" w:rsidP="006C5AAC">
            <w:pPr>
              <w:pStyle w:val="BodyText"/>
              <w:numPr>
                <w:ilvl w:val="0"/>
                <w:numId w:val="45"/>
              </w:numPr>
              <w:suppressAutoHyphens/>
              <w:overflowPunct/>
              <w:autoSpaceDE/>
              <w:autoSpaceDN/>
              <w:adjustRightInd/>
              <w:textAlignment w:val="auto"/>
              <w:rPr>
                <w:lang w:val="en-US"/>
              </w:rPr>
            </w:pPr>
            <w:r w:rsidRPr="005D58CD">
              <w:rPr>
                <w:lang w:val="en-US"/>
              </w:rPr>
              <w:t>RAN1 to consider following to operate 6GR on the minimum spectrum allocation</w:t>
            </w:r>
          </w:p>
          <w:p w14:paraId="77DC5919" w14:textId="77777777" w:rsidR="008A206B" w:rsidRPr="005D58CD" w:rsidRDefault="008A206B" w:rsidP="006C5AAC">
            <w:pPr>
              <w:pStyle w:val="BodyText"/>
              <w:numPr>
                <w:ilvl w:val="1"/>
                <w:numId w:val="45"/>
              </w:numPr>
              <w:suppressAutoHyphens/>
              <w:overflowPunct/>
              <w:autoSpaceDE/>
              <w:autoSpaceDN/>
              <w:adjustRightInd/>
              <w:textAlignment w:val="auto"/>
              <w:rPr>
                <w:lang w:val="en-US"/>
              </w:rPr>
            </w:pPr>
            <w:r w:rsidRPr="005D58CD">
              <w:rPr>
                <w:lang w:val="en-US"/>
              </w:rPr>
              <w:t>Opt1: common signals/channels BW for initial access are punctured to fit into the minimum spectrum allocation, if the minimum spectrum allocation is smaller than the common signals/channels BW for initial access (if this case is supported)</w:t>
            </w:r>
          </w:p>
          <w:p w14:paraId="5B5317E1" w14:textId="77777777" w:rsidR="008A206B" w:rsidRPr="005D58CD" w:rsidRDefault="008A206B" w:rsidP="006C5AAC">
            <w:pPr>
              <w:pStyle w:val="BodyText"/>
              <w:numPr>
                <w:ilvl w:val="1"/>
                <w:numId w:val="45"/>
              </w:numPr>
              <w:suppressAutoHyphens/>
              <w:overflowPunct/>
              <w:autoSpaceDE/>
              <w:autoSpaceDN/>
              <w:adjustRightInd/>
              <w:textAlignment w:val="auto"/>
              <w:rPr>
                <w:lang w:val="en-US"/>
              </w:rPr>
            </w:pPr>
            <w:r w:rsidRPr="005D58CD">
              <w:rPr>
                <w:lang w:val="en-US"/>
              </w:rPr>
              <w:t>Opt2: Scalable design of the common signals/channels for initial access for the minimum spectrum allocation from other spectrum allocations, if the minimum spectrum allocation is smaller than the common signals/channels BW for initial access for other spectrum allocations</w:t>
            </w:r>
          </w:p>
          <w:p w14:paraId="1DC80010" w14:textId="77777777" w:rsidR="008A206B" w:rsidRPr="00C802FE" w:rsidRDefault="008A206B" w:rsidP="006C5AAC">
            <w:pPr>
              <w:pStyle w:val="BodyText"/>
              <w:numPr>
                <w:ilvl w:val="1"/>
                <w:numId w:val="45"/>
              </w:numPr>
              <w:suppressAutoHyphens/>
              <w:overflowPunct/>
              <w:autoSpaceDE/>
              <w:autoSpaceDN/>
              <w:adjustRightInd/>
              <w:textAlignment w:val="auto"/>
              <w:rPr>
                <w:lang w:val="en-US" w:eastAsia="ja-JP"/>
              </w:rPr>
            </w:pPr>
            <w:r w:rsidRPr="005D58CD">
              <w:rPr>
                <w:lang w:val="en-US"/>
              </w:rPr>
              <w:t>Opt3: A single design of the common signals/channels for initial access which is applicable to any spectrum allocations</w:t>
            </w:r>
          </w:p>
        </w:tc>
      </w:tr>
    </w:tbl>
    <w:p w14:paraId="135087CD" w14:textId="77777777" w:rsidR="00D6266C" w:rsidRPr="002A300D" w:rsidRDefault="00D6266C" w:rsidP="00766C27">
      <w:pPr>
        <w:spacing w:before="120"/>
      </w:pPr>
      <w:r w:rsidRPr="002A300D">
        <w:t>Designed for large spectrum allocation, R15 NR supports a 5-MHz minimum channel bandwidth (CBW) whereas LTE supports smaller CBWs including 1.4 MHz and 3</w:t>
      </w:r>
      <w:r>
        <w:t xml:space="preserve"> </w:t>
      </w:r>
      <w:r w:rsidRPr="002A300D">
        <w:t>MHz. A 3</w:t>
      </w:r>
      <w:r>
        <w:t xml:space="preserve"> </w:t>
      </w:r>
      <w:r w:rsidRPr="002A300D">
        <w:t>MHz minimum CBW was subsequently introduced in R18 to enable NR operation in a few re</w:t>
      </w:r>
      <w:r>
        <w:t>-</w:t>
      </w:r>
      <w:r w:rsidRPr="002A300D">
        <w:t xml:space="preserve">farmed FR1 bands with a bandwidth of less than 5 MHz, e.g., spectrum allocated for Future Railway Mobile Communication System (FRMCS). </w:t>
      </w:r>
    </w:p>
    <w:p w14:paraId="13767C59" w14:textId="77777777" w:rsidR="00D6266C" w:rsidRPr="002A300D" w:rsidRDefault="00D6266C" w:rsidP="00D6266C">
      <w:r w:rsidRPr="002A300D">
        <w:t>In NR, all bands support a minimum CBW (e.g., 5 MHz for 15 kHz SCS and 10 MHz for 30 kHz) within the UE maximum bandwidth, e.g., 100 MHz for regular UE and 20 MHz for RedCap UE in FR1. Thus</w:t>
      </w:r>
      <w:r>
        <w:t>,</w:t>
      </w:r>
      <w:r w:rsidRPr="002A300D">
        <w:t xml:space="preserve"> the </w:t>
      </w:r>
      <w:r w:rsidRPr="002A300D">
        <w:lastRenderedPageBreak/>
        <w:t>minimum spectrum allocation in which NR can operate is based on the minimum CBW supported by the operating band.</w:t>
      </w:r>
    </w:p>
    <w:p w14:paraId="438D10A3" w14:textId="3AF3A9B8" w:rsidR="00D6266C" w:rsidRPr="002A300D" w:rsidRDefault="00D6266C" w:rsidP="00D6266C">
      <w:r w:rsidRPr="002A300D">
        <w:t xml:space="preserve">Considering the </w:t>
      </w:r>
      <w:r w:rsidR="00B4690D">
        <w:t>very limited</w:t>
      </w:r>
      <w:r w:rsidRPr="002A300D">
        <w:t xml:space="preserve"> number of bands supporting 3</w:t>
      </w:r>
      <w:r>
        <w:t xml:space="preserve"> </w:t>
      </w:r>
      <w:r w:rsidRPr="002A300D">
        <w:t>MHz CBW, R18 NR decided to re-use and modify physical channels and signal structure for initial access originally designed for 5</w:t>
      </w:r>
      <w:r>
        <w:t xml:space="preserve"> </w:t>
      </w:r>
      <w:r w:rsidRPr="002A300D">
        <w:t>MHz CBW to fit into 3</w:t>
      </w:r>
      <w:r>
        <w:t xml:space="preserve"> </w:t>
      </w:r>
      <w:r w:rsidRPr="002A300D">
        <w:t>MHz bandwidth without optimization. For example, PSS/SSS are re-used and PBCH RBs in the upper and lower ends of a SSB are punctured.</w:t>
      </w:r>
    </w:p>
    <w:p w14:paraId="15C420CC" w14:textId="6C71BAE4" w:rsidR="00D6266C" w:rsidRPr="00D6266C" w:rsidRDefault="00D6266C" w:rsidP="00D6266C">
      <w:pPr>
        <w:rPr>
          <w:i/>
          <w:iCs/>
        </w:rPr>
      </w:pPr>
      <w:r w:rsidRPr="00D6266C">
        <w:rPr>
          <w:b/>
          <w:bCs/>
        </w:rPr>
        <w:t>Observation 1:</w:t>
      </w:r>
      <w:r w:rsidRPr="00D6266C">
        <w:rPr>
          <w:i/>
          <w:iCs/>
        </w:rPr>
        <w:t xml:space="preserve"> The NR operation in 3 MHz </w:t>
      </w:r>
      <w:r w:rsidR="00B4690D">
        <w:rPr>
          <w:i/>
          <w:iCs/>
        </w:rPr>
        <w:t>minimum spectrum allocation</w:t>
      </w:r>
      <w:r w:rsidR="00B4690D" w:rsidRPr="00D6266C">
        <w:rPr>
          <w:i/>
          <w:iCs/>
        </w:rPr>
        <w:t xml:space="preserve"> </w:t>
      </w:r>
      <w:r w:rsidRPr="00D6266C">
        <w:rPr>
          <w:i/>
          <w:iCs/>
        </w:rPr>
        <w:t xml:space="preserve">is supported by </w:t>
      </w:r>
      <w:r w:rsidR="00B4690D">
        <w:rPr>
          <w:i/>
          <w:iCs/>
        </w:rPr>
        <w:t xml:space="preserve">puncturing </w:t>
      </w:r>
      <w:r w:rsidRPr="00D6266C">
        <w:rPr>
          <w:i/>
          <w:iCs/>
        </w:rPr>
        <w:t xml:space="preserve">physical channel and signal structure </w:t>
      </w:r>
      <w:r w:rsidR="00B4690D">
        <w:rPr>
          <w:i/>
          <w:iCs/>
        </w:rPr>
        <w:t xml:space="preserve">BW </w:t>
      </w:r>
      <w:r w:rsidRPr="00D6266C">
        <w:rPr>
          <w:i/>
          <w:iCs/>
        </w:rPr>
        <w:t>for initial access</w:t>
      </w:r>
      <w:r w:rsidR="00B4690D">
        <w:rPr>
          <w:i/>
          <w:iCs/>
        </w:rPr>
        <w:t xml:space="preserve"> (similar to Opt1)</w:t>
      </w:r>
      <w:r w:rsidRPr="00D6266C">
        <w:rPr>
          <w:i/>
          <w:iCs/>
        </w:rPr>
        <w:t xml:space="preserve">. </w:t>
      </w:r>
    </w:p>
    <w:p w14:paraId="639F04D5" w14:textId="350E18DB" w:rsidR="007A731B" w:rsidRDefault="00B4690D" w:rsidP="00B4690D">
      <w:r>
        <w:t>In 6GR, the minimum spectrum allocation also depends on the on-going RAN plenary discussion on the</w:t>
      </w:r>
      <w:r w:rsidR="00D6266C" w:rsidRPr="002A300D">
        <w:t xml:space="preserve"> </w:t>
      </w:r>
      <w:r>
        <w:t>minimum UE maximum bandwidth supported for</w:t>
      </w:r>
      <w:r w:rsidR="00D6266C" w:rsidRPr="002A300D">
        <w:t xml:space="preserve"> lowest-tier IoT device type. </w:t>
      </w:r>
      <w:r w:rsidR="007A731B">
        <w:t xml:space="preserve">The discussed candidates include both </w:t>
      </w:r>
      <w:r>
        <w:t>3</w:t>
      </w:r>
      <w:r w:rsidR="009B2216">
        <w:t>-</w:t>
      </w:r>
      <w:r>
        <w:t>MHz and 5</w:t>
      </w:r>
      <w:r w:rsidR="009B2216">
        <w:t>-</w:t>
      </w:r>
      <w:r>
        <w:t>MHz</w:t>
      </w:r>
      <w:r w:rsidR="007A731B">
        <w:t xml:space="preserve">. </w:t>
      </w:r>
      <w:r w:rsidR="00D6266C" w:rsidRPr="002A300D">
        <w:t xml:space="preserve">Accordingly, </w:t>
      </w:r>
      <w:r w:rsidR="007A731B">
        <w:t>the</w:t>
      </w:r>
      <w:r w:rsidR="007A731B" w:rsidRPr="002A300D">
        <w:t xml:space="preserve"> </w:t>
      </w:r>
      <w:r w:rsidR="00D6266C" w:rsidRPr="002A300D">
        <w:t>minimum spectrum allocation in which 6G can operate can be 3 MHz</w:t>
      </w:r>
      <w:r w:rsidR="007A731B">
        <w:t xml:space="preserve"> or 5 MHz</w:t>
      </w:r>
      <w:r w:rsidR="00D6266C" w:rsidRPr="002A300D">
        <w:t xml:space="preserve">. </w:t>
      </w:r>
    </w:p>
    <w:p w14:paraId="3AB9124C" w14:textId="77E4C666" w:rsidR="00044314" w:rsidRDefault="007A731B">
      <w:r>
        <w:t>Overall</w:t>
      </w:r>
      <w:r w:rsidR="00D6266C" w:rsidRPr="002A300D">
        <w:t>, we prefer not to optimize 6G</w:t>
      </w:r>
      <w:r>
        <w:t xml:space="preserve">R </w:t>
      </w:r>
      <w:r w:rsidR="00D6266C" w:rsidRPr="002A300D">
        <w:t>initial access for a 3</w:t>
      </w:r>
      <w:r>
        <w:t>-</w:t>
      </w:r>
      <w:r w:rsidR="00D6266C" w:rsidRPr="002A300D">
        <w:t xml:space="preserve">MHz bandwidth, because </w:t>
      </w:r>
      <w:r>
        <w:t>such a design</w:t>
      </w:r>
      <w:r w:rsidR="00D6266C" w:rsidRPr="002A300D">
        <w:t xml:space="preserve"> may be sub-optimal for </w:t>
      </w:r>
      <w:r>
        <w:t>eMBB device</w:t>
      </w:r>
      <w:r w:rsidR="00D6266C" w:rsidRPr="002A300D">
        <w:t xml:space="preserve"> type</w:t>
      </w:r>
      <w:r>
        <w:t xml:space="preserve"> with</w:t>
      </w:r>
      <w:r w:rsidR="00D6266C" w:rsidRPr="002A300D">
        <w:t xml:space="preserve"> e.g., increased access delay. </w:t>
      </w:r>
      <w:r>
        <w:t xml:space="preserve">In addition, considering 6GR initial access should maintain same coverage as in 5G NR, it is essential to optimize the initial access performance for 5-MHz bandwidth. </w:t>
      </w:r>
      <w:r w:rsidRPr="002A300D">
        <w:t xml:space="preserve">The bottom line in our view is RAN1 should not support a design </w:t>
      </w:r>
      <w:r w:rsidR="00D44003">
        <w:t>of</w:t>
      </w:r>
      <w:r w:rsidRPr="002A300D">
        <w:t xml:space="preserve"> physical channels and signal structure for initial access based on a minimum </w:t>
      </w:r>
      <w:r w:rsidR="00D44003">
        <w:t>spectrum allocation</w:t>
      </w:r>
      <w:r w:rsidRPr="002A300D">
        <w:t xml:space="preserve"> (e.g., 3 MHz) that compromises the performance in larger CB</w:t>
      </w:r>
      <w:r>
        <w:t xml:space="preserve">W. </w:t>
      </w:r>
    </w:p>
    <w:p w14:paraId="7338B161" w14:textId="4BCBCF92" w:rsidR="007A731B" w:rsidRPr="002A300D" w:rsidRDefault="007A731B" w:rsidP="00766C27">
      <w:r>
        <w:t xml:space="preserve">For example, </w:t>
      </w:r>
      <w:r w:rsidR="00A0057F">
        <w:t xml:space="preserve">if </w:t>
      </w:r>
      <w:r>
        <w:t>a 3-MHz minim</w:t>
      </w:r>
      <w:r w:rsidR="00023158">
        <w:t>um</w:t>
      </w:r>
      <w:r>
        <w:t xml:space="preserve"> spectrum allocation is supported</w:t>
      </w:r>
      <w:r w:rsidR="00A0057F">
        <w:t xml:space="preserve">, we prefer Opt1, i.e. initial access design for 5-MHz bandwidth and puncturing is applied for 3-MHz spectrum allocation. </w:t>
      </w:r>
      <w:r w:rsidR="00044314">
        <w:t>On the other hand</w:t>
      </w:r>
      <w:r w:rsidR="00A0057F">
        <w:t xml:space="preserve">, if a 5-MHz minimum spectrum allocation is </w:t>
      </w:r>
      <w:r w:rsidR="00EE53BA">
        <w:t>agreed</w:t>
      </w:r>
      <w:r w:rsidR="00A0057F">
        <w:t xml:space="preserve">, we </w:t>
      </w:r>
      <w:r w:rsidR="008178F5">
        <w:t>think</w:t>
      </w:r>
      <w:r w:rsidR="00A0057F">
        <w:t xml:space="preserve"> Opt</w:t>
      </w:r>
      <w:r w:rsidR="008178F5">
        <w:t>3 can be supported by using a single</w:t>
      </w:r>
      <w:r w:rsidR="00A0057F">
        <w:t xml:space="preserve"> initial access design </w:t>
      </w:r>
      <w:r w:rsidR="008178F5">
        <w:t>based on</w:t>
      </w:r>
      <w:r w:rsidR="00A0057F">
        <w:t xml:space="preserve"> 5-MHz bandwidth</w:t>
      </w:r>
      <w:r w:rsidR="008178F5">
        <w:t xml:space="preserve"> in any spectrum allocations</w:t>
      </w:r>
      <w:r>
        <w:t>.</w:t>
      </w:r>
      <w:r w:rsidR="00D6266C" w:rsidRPr="002A300D">
        <w:t xml:space="preserve"> </w:t>
      </w:r>
    </w:p>
    <w:p w14:paraId="4A4F593C" w14:textId="0DB03AD7" w:rsidR="00D6266C" w:rsidRPr="002A300D" w:rsidRDefault="00D6266C" w:rsidP="00D6266C">
      <w:pPr>
        <w:rPr>
          <w:b/>
          <w:bCs/>
          <w:i/>
          <w:iCs/>
        </w:rPr>
      </w:pPr>
      <w:r w:rsidRPr="00D6266C">
        <w:rPr>
          <w:b/>
          <w:bCs/>
          <w:u w:val="single"/>
        </w:rPr>
        <w:t>Proposal 6:</w:t>
      </w:r>
      <w:r w:rsidRPr="002A300D">
        <w:rPr>
          <w:b/>
          <w:bCs/>
          <w:i/>
          <w:iCs/>
        </w:rPr>
        <w:t xml:space="preserve"> </w:t>
      </w:r>
      <w:r w:rsidR="00371AF4">
        <w:rPr>
          <w:i/>
          <w:iCs/>
        </w:rPr>
        <w:t xml:space="preserve">RAN1 supports Opt1 </w:t>
      </w:r>
      <w:r w:rsidR="00044314">
        <w:rPr>
          <w:i/>
          <w:iCs/>
        </w:rPr>
        <w:t xml:space="preserve">if 6GR </w:t>
      </w:r>
      <w:r w:rsidR="00371AF4">
        <w:rPr>
          <w:i/>
          <w:iCs/>
        </w:rPr>
        <w:t xml:space="preserve">minimum spectrum allocation </w:t>
      </w:r>
      <w:r w:rsidR="00044314">
        <w:rPr>
          <w:i/>
          <w:iCs/>
        </w:rPr>
        <w:t xml:space="preserve">is </w:t>
      </w:r>
      <w:r w:rsidR="00371AF4">
        <w:rPr>
          <w:i/>
          <w:iCs/>
        </w:rPr>
        <w:t xml:space="preserve">3 MHz </w:t>
      </w:r>
      <w:r w:rsidR="000B759B">
        <w:rPr>
          <w:i/>
          <w:iCs/>
        </w:rPr>
        <w:t>and</w:t>
      </w:r>
      <w:r w:rsidR="00371AF4">
        <w:rPr>
          <w:i/>
          <w:iCs/>
        </w:rPr>
        <w:t xml:space="preserve"> </w:t>
      </w:r>
      <w:r w:rsidR="00044314">
        <w:rPr>
          <w:i/>
          <w:iCs/>
        </w:rPr>
        <w:t xml:space="preserve">Opt3 if 6G minimum spectrum allocation is </w:t>
      </w:r>
      <w:r w:rsidR="00371AF4">
        <w:rPr>
          <w:i/>
          <w:iCs/>
        </w:rPr>
        <w:t>5 MHz</w:t>
      </w:r>
      <w:r w:rsidRPr="00D6266C">
        <w:rPr>
          <w:i/>
          <w:iCs/>
        </w:rPr>
        <w:t>.</w:t>
      </w:r>
      <w:r w:rsidRPr="002A300D">
        <w:rPr>
          <w:b/>
          <w:bCs/>
          <w:i/>
          <w:iCs/>
        </w:rPr>
        <w:t xml:space="preserve"> </w:t>
      </w:r>
    </w:p>
    <w:p w14:paraId="1ACA402A" w14:textId="77777777" w:rsidR="002415F0" w:rsidRDefault="002415F0" w:rsidP="00097667">
      <w:pPr>
        <w:overflowPunct/>
        <w:autoSpaceDE/>
        <w:autoSpaceDN/>
        <w:adjustRightInd/>
        <w:ind w:left="1560" w:hanging="1560"/>
        <w:textAlignment w:val="auto"/>
        <w:rPr>
          <w:rFonts w:eastAsia="Times New Roman" w:cs="Arial"/>
          <w:lang w:eastAsia="en-US"/>
        </w:rPr>
      </w:pPr>
    </w:p>
    <w:p w14:paraId="0240929E" w14:textId="361C7AEA" w:rsidR="00007637" w:rsidRPr="00097667" w:rsidRDefault="00007637" w:rsidP="00007637">
      <w:pPr>
        <w:pStyle w:val="Heading2"/>
        <w:overflowPunct/>
        <w:autoSpaceDE/>
        <w:autoSpaceDN/>
        <w:adjustRightInd/>
        <w:textAlignment w:val="auto"/>
        <w:rPr>
          <w:rFonts w:eastAsia="Times New Roman"/>
          <w:u w:val="single"/>
          <w:lang w:eastAsia="en-US"/>
        </w:rPr>
      </w:pPr>
      <w:r>
        <w:t>Coverage</w:t>
      </w:r>
    </w:p>
    <w:p w14:paraId="69548A81" w14:textId="77777777" w:rsidR="00C44D58" w:rsidRPr="002A300D" w:rsidRDefault="00C44D58" w:rsidP="00C44D58">
      <w:r>
        <w:t>In RAN1#122 and #</w:t>
      </w:r>
      <w:r w:rsidRPr="00766C27">
        <w:t>122b</w:t>
      </w:r>
      <w:r>
        <w:t>, RAN1 reached following agreement related to coverage.</w:t>
      </w:r>
    </w:p>
    <w:tbl>
      <w:tblPr>
        <w:tblStyle w:val="TableGrid"/>
        <w:tblW w:w="0" w:type="auto"/>
        <w:tblLook w:val="04A0" w:firstRow="1" w:lastRow="0" w:firstColumn="1" w:lastColumn="0" w:noHBand="0" w:noVBand="1"/>
      </w:tblPr>
      <w:tblGrid>
        <w:gridCol w:w="9350"/>
      </w:tblGrid>
      <w:tr w:rsidR="00C44D58" w14:paraId="42F10FEB" w14:textId="77777777" w:rsidTr="00EF15AE">
        <w:tc>
          <w:tcPr>
            <w:tcW w:w="9350" w:type="dxa"/>
          </w:tcPr>
          <w:p w14:paraId="6B525558" w14:textId="77777777" w:rsidR="00C44D58" w:rsidRPr="002A300D" w:rsidRDefault="00C44D58" w:rsidP="00EF15AE">
            <w:pPr>
              <w:pStyle w:val="ListParagraph"/>
              <w:spacing w:line="252" w:lineRule="auto"/>
              <w:ind w:left="0"/>
              <w:contextualSpacing/>
              <w:jc w:val="both"/>
              <w:rPr>
                <w:rFonts w:ascii="Times New Roman" w:eastAsia="DengXian" w:hAnsi="Times New Roman"/>
                <w:highlight w:val="green"/>
                <w:lang w:eastAsia="zh-CN"/>
              </w:rPr>
            </w:pPr>
            <w:r w:rsidRPr="002A300D">
              <w:rPr>
                <w:rFonts w:ascii="Times New Roman" w:eastAsia="DengXian" w:hAnsi="Times New Roman"/>
                <w:highlight w:val="green"/>
                <w:lang w:eastAsia="zh-CN"/>
              </w:rPr>
              <w:t>Agreement</w:t>
            </w:r>
          </w:p>
          <w:p w14:paraId="50A1130B" w14:textId="77777777" w:rsidR="00C44D58" w:rsidRPr="00D16137" w:rsidRDefault="00C44D58" w:rsidP="00C44D58">
            <w:pPr>
              <w:pStyle w:val="ListParagraph"/>
              <w:numPr>
                <w:ilvl w:val="0"/>
                <w:numId w:val="41"/>
              </w:numPr>
              <w:spacing w:line="252" w:lineRule="auto"/>
              <w:contextualSpacing/>
              <w:jc w:val="both"/>
              <w:rPr>
                <w:rFonts w:ascii="Times New Roman" w:hAnsi="Times New Roman" w:cstheme="minorBidi"/>
                <w:sz w:val="21"/>
                <w:szCs w:val="21"/>
              </w:rPr>
            </w:pPr>
            <w:r w:rsidRPr="002A300D">
              <w:rPr>
                <w:rFonts w:ascii="Times New Roman" w:hAnsi="Times New Roman"/>
              </w:rPr>
              <w:t>On enhanced overall coverage, identify coverage target(s) considering diverse use cases and device types</w:t>
            </w:r>
          </w:p>
          <w:p w14:paraId="4E64736C" w14:textId="77777777" w:rsidR="00C44D58" w:rsidRDefault="00C44D58" w:rsidP="00EF15AE">
            <w:pPr>
              <w:spacing w:line="252" w:lineRule="auto"/>
              <w:contextualSpacing/>
              <w:rPr>
                <w:sz w:val="21"/>
                <w:szCs w:val="21"/>
              </w:rPr>
            </w:pPr>
          </w:p>
          <w:p w14:paraId="7EACDBAF" w14:textId="77777777" w:rsidR="00C44D58" w:rsidRPr="00B04AB4" w:rsidRDefault="00C44D58" w:rsidP="00EF15AE">
            <w:pPr>
              <w:spacing w:line="252" w:lineRule="auto"/>
              <w:contextualSpacing/>
              <w:rPr>
                <w:rFonts w:eastAsiaTheme="minorEastAsia"/>
                <w:sz w:val="21"/>
                <w:szCs w:val="21"/>
                <w:highlight w:val="green"/>
                <w:lang w:val="en-US"/>
              </w:rPr>
            </w:pPr>
            <w:r w:rsidRPr="00B04AB4">
              <w:rPr>
                <w:rFonts w:eastAsiaTheme="minorEastAsia" w:hint="eastAsia"/>
                <w:sz w:val="21"/>
                <w:szCs w:val="21"/>
                <w:highlight w:val="green"/>
                <w:lang w:val="en-US"/>
              </w:rPr>
              <w:t>Agreement</w:t>
            </w:r>
          </w:p>
          <w:p w14:paraId="4874C687" w14:textId="77777777" w:rsidR="00C44D58" w:rsidRPr="00A8503D" w:rsidRDefault="00C44D58" w:rsidP="00C44D58">
            <w:pPr>
              <w:pStyle w:val="ListParagraph"/>
              <w:numPr>
                <w:ilvl w:val="0"/>
                <w:numId w:val="41"/>
              </w:numPr>
              <w:spacing w:line="252" w:lineRule="auto"/>
              <w:ind w:left="284" w:hanging="284"/>
              <w:contextualSpacing/>
              <w:jc w:val="both"/>
              <w:rPr>
                <w:rFonts w:ascii="Times New Roman" w:hAnsi="Times New Roman"/>
                <w:sz w:val="21"/>
                <w:szCs w:val="21"/>
              </w:rPr>
            </w:pPr>
            <w:r w:rsidRPr="00B9099A">
              <w:rPr>
                <w:rFonts w:ascii="Times New Roman" w:hAnsi="Times New Roman" w:hint="eastAsia"/>
                <w:sz w:val="21"/>
                <w:szCs w:val="21"/>
              </w:rPr>
              <w:t>RAN1 provides</w:t>
            </w:r>
            <w:r>
              <w:rPr>
                <w:rFonts w:ascii="Times New Roman" w:eastAsiaTheme="minorEastAsia" w:hAnsi="Times New Roman" w:hint="eastAsia"/>
                <w:sz w:val="21"/>
                <w:szCs w:val="21"/>
                <w:lang w:eastAsia="zh-CN"/>
              </w:rPr>
              <w:t xml:space="preserve"> methodology and</w:t>
            </w:r>
            <w:r w:rsidRPr="00B9099A">
              <w:rPr>
                <w:rFonts w:ascii="Times New Roman" w:hAnsi="Times New Roman" w:hint="eastAsia"/>
                <w:sz w:val="21"/>
                <w:szCs w:val="21"/>
              </w:rPr>
              <w:t xml:space="preserve"> </w:t>
            </w:r>
            <w:r>
              <w:rPr>
                <w:rFonts w:ascii="Times New Roman" w:eastAsiaTheme="minorEastAsia" w:hAnsi="Times New Roman" w:hint="eastAsia"/>
                <w:sz w:val="21"/>
                <w:szCs w:val="21"/>
                <w:lang w:eastAsia="zh-CN"/>
              </w:rPr>
              <w:t xml:space="preserve">corresponding </w:t>
            </w:r>
            <w:r w:rsidRPr="00B9099A">
              <w:rPr>
                <w:rFonts w:ascii="Times New Roman" w:hAnsi="Times New Roman" w:hint="eastAsia"/>
                <w:sz w:val="21"/>
                <w:szCs w:val="21"/>
              </w:rPr>
              <w:t>initial analysis of potentially achievable coverage</w:t>
            </w:r>
            <w:r>
              <w:rPr>
                <w:rFonts w:ascii="Times New Roman" w:eastAsiaTheme="minorEastAsia" w:hAnsi="Times New Roman" w:hint="eastAsia"/>
                <w:sz w:val="21"/>
                <w:szCs w:val="21"/>
                <w:lang w:eastAsia="zh-CN"/>
              </w:rPr>
              <w:t xml:space="preserve"> </w:t>
            </w:r>
            <w:r w:rsidRPr="00B9099A">
              <w:rPr>
                <w:rFonts w:ascii="Times New Roman" w:hAnsi="Times New Roman" w:hint="eastAsia"/>
                <w:sz w:val="21"/>
                <w:szCs w:val="21"/>
              </w:rPr>
              <w:t>to RAN#110 to determine the coverage target(s)</w:t>
            </w:r>
          </w:p>
        </w:tc>
      </w:tr>
    </w:tbl>
    <w:p w14:paraId="34FC9346" w14:textId="77777777" w:rsidR="00C44D58" w:rsidRDefault="00C44D58" w:rsidP="00C44D58">
      <w:pPr>
        <w:spacing w:after="0"/>
      </w:pPr>
    </w:p>
    <w:p w14:paraId="4FC27561" w14:textId="77777777" w:rsidR="00C44D58" w:rsidRPr="002A300D" w:rsidRDefault="00C44D58" w:rsidP="00C44D58">
      <w:pPr>
        <w:spacing w:before="120"/>
      </w:pPr>
      <w:r w:rsidRPr="002A300D">
        <w:t xml:space="preserve">In our view, 6GR coverage of a new band FR3 deployment reusing existing NR site locations should be comparable to the coverage by the co-located FR1 deployment. Moreover, 6GR design should provide sufficient coverage for supporting diverse UE device types including new low-tier IoT device types with e.g., </w:t>
      </w:r>
      <w:r>
        <w:t>smaller</w:t>
      </w:r>
      <w:r w:rsidRPr="002A300D">
        <w:t xml:space="preserve"> UE maximum bandwidth and one R</w:t>
      </w:r>
      <w:r>
        <w:t>x</w:t>
      </w:r>
      <w:r w:rsidRPr="002A300D">
        <w:t xml:space="preserve"> antenna that will require coverage enhancement. </w:t>
      </w:r>
    </w:p>
    <w:p w14:paraId="67491A07" w14:textId="050748AA" w:rsidR="00B514FB" w:rsidRDefault="00C44D58" w:rsidP="00C44D58">
      <w:r w:rsidRPr="002A300D">
        <w:t>While the exact coverage enhancement target (e.g.,</w:t>
      </w:r>
      <w:r w:rsidR="00B514FB" w:rsidRPr="00B514FB">
        <w:t xml:space="preserve"> </w:t>
      </w:r>
      <w:r w:rsidR="00B514FB">
        <w:t>an addition MCL of 5 dB, 10 dB or 20 dB</w:t>
      </w:r>
      <w:r w:rsidRPr="002A300D">
        <w:t>) for 6GR IoT device type is still being discussed in RAN, it is expected that multiple coverage targets should be achieved in a single 6GR RAT</w:t>
      </w:r>
      <w:r w:rsidR="00B514FB">
        <w:t xml:space="preserve"> with a baseline of 144-dB MCL for eMBB device type (similar to NR)</w:t>
      </w:r>
      <w:r w:rsidRPr="002A300D">
        <w:t>.</w:t>
      </w:r>
      <w:r w:rsidR="00B514FB" w:rsidRPr="00B514FB">
        <w:t xml:space="preserve"> </w:t>
      </w:r>
      <w:r w:rsidR="00B514FB">
        <w:t xml:space="preserve">A 20-dB MCL coverage enhancement is supported in NB-IoT for extremely impaired deployments (e.g., smoke detectors and utility meters in deep underground basements) and requires a design framework with very large number of repetitions. We think such design framework can impact the performance of eMBB device type including e.g. access delay and user experience throughput. </w:t>
      </w:r>
      <w:r w:rsidR="00321678">
        <w:t xml:space="preserve">A coverage enhancement </w:t>
      </w:r>
      <w:r w:rsidR="001825C3">
        <w:t xml:space="preserve">of up to 10 dB however </w:t>
      </w:r>
      <w:r w:rsidR="00321678">
        <w:t xml:space="preserve">will require a significantly reduced number of repetitions and also provide good coverage for typical underground and rural coverage for IoT device type. </w:t>
      </w:r>
    </w:p>
    <w:p w14:paraId="690B751C" w14:textId="60CCD1D9" w:rsidR="00C203CB" w:rsidRPr="002A300D" w:rsidRDefault="00C203CB" w:rsidP="00C203CB">
      <w:r>
        <w:lastRenderedPageBreak/>
        <w:t xml:space="preserve">Therefore, we think RAN1 should </w:t>
      </w:r>
      <w:r w:rsidR="00DB66A6">
        <w:t>study</w:t>
      </w:r>
      <w:r>
        <w:t xml:space="preserve"> a moderate coverage enhancement for IoT device type (e.g., 5~10 dB) in addition to a baseline for eMBB device type (e.g. 144-dB MCL). In addition, </w:t>
      </w:r>
      <w:r w:rsidRPr="002A300D">
        <w:t xml:space="preserve">it is desired </w:t>
      </w:r>
      <w:r>
        <w:t xml:space="preserve">that the 6GR design of </w:t>
      </w:r>
      <w:r w:rsidRPr="002A300D">
        <w:t xml:space="preserve">physical channels, signal structures and/or mechanisms </w:t>
      </w:r>
      <w:r>
        <w:t>is targeted at meeting the</w:t>
      </w:r>
      <w:r w:rsidRPr="002A300D">
        <w:t xml:space="preserve"> most stringent coverage target </w:t>
      </w:r>
      <w:r>
        <w:t xml:space="preserve">while enabling scalability for other </w:t>
      </w:r>
      <w:r w:rsidRPr="002A300D">
        <w:t xml:space="preserve">coverage targets. </w:t>
      </w:r>
      <w:r>
        <w:t xml:space="preserve">For example, </w:t>
      </w:r>
      <w:r w:rsidRPr="002A300D">
        <w:t xml:space="preserve">RAN1 </w:t>
      </w:r>
      <w:r>
        <w:t xml:space="preserve">can </w:t>
      </w:r>
      <w:r w:rsidR="00667E24">
        <w:t>evaluate</w:t>
      </w:r>
      <w:r>
        <w:t xml:space="preserve"> </w:t>
      </w:r>
      <w:r w:rsidRPr="002A300D">
        <w:t xml:space="preserve">a common design with scalable </w:t>
      </w:r>
      <w:r>
        <w:t xml:space="preserve">coverage </w:t>
      </w:r>
      <w:r w:rsidRPr="002A300D">
        <w:t xml:space="preserve">enhancement techniques to support </w:t>
      </w:r>
      <w:r>
        <w:t>all identified</w:t>
      </w:r>
      <w:r w:rsidRPr="002A300D">
        <w:t xml:space="preserve"> coverage targets. </w:t>
      </w:r>
    </w:p>
    <w:p w14:paraId="00507E9B" w14:textId="457E27D9" w:rsidR="00C44D58" w:rsidRPr="002A300D" w:rsidRDefault="00C44D58" w:rsidP="00C44D58">
      <w:r w:rsidRPr="002A300D">
        <w:t xml:space="preserve">The scalability and performance of the candidate </w:t>
      </w:r>
      <w:r w:rsidR="000D7E91">
        <w:t>coverage</w:t>
      </w:r>
      <w:r w:rsidRPr="002A300D">
        <w:t xml:space="preserve"> enhancement techniques can be evaluated </w:t>
      </w:r>
      <w:r w:rsidR="000D7E91">
        <w:t>for</w:t>
      </w:r>
      <w:r w:rsidRPr="002A300D">
        <w:t xml:space="preserve"> essential physical channels and signals including e.g., SSB, </w:t>
      </w:r>
      <w:r w:rsidR="000D7E91">
        <w:t>broadcast</w:t>
      </w:r>
      <w:r w:rsidR="000D7E91" w:rsidRPr="002A300D">
        <w:t xml:space="preserve"> </w:t>
      </w:r>
      <w:r w:rsidRPr="002A300D">
        <w:t xml:space="preserve">PDCCH, Msg1/Msg3 transmissions. For example, techniques for SSB accumulation and Msg1/Msg3 repetition can be studied to achieve a balanced coverage for both DL and UL for IoT device type.  </w:t>
      </w:r>
    </w:p>
    <w:p w14:paraId="2B15A94C" w14:textId="77777777" w:rsidR="00C44D58" w:rsidRPr="00C44D58" w:rsidRDefault="00C44D58" w:rsidP="00C44D58">
      <w:pPr>
        <w:rPr>
          <w:i/>
          <w:iCs/>
        </w:rPr>
      </w:pPr>
      <w:r w:rsidRPr="00A43AC1">
        <w:rPr>
          <w:b/>
          <w:bCs/>
          <w:u w:val="single"/>
        </w:rPr>
        <w:t>Proposal 7:</w:t>
      </w:r>
      <w:r w:rsidRPr="00C44D58">
        <w:rPr>
          <w:i/>
          <w:iCs/>
        </w:rPr>
        <w:t xml:space="preserve"> Design considerations to meet 6GR coverage requirements include e.g., </w:t>
      </w:r>
    </w:p>
    <w:p w14:paraId="790C89CC" w14:textId="13CB9942" w:rsidR="00C44D58" w:rsidRPr="00C44D58" w:rsidRDefault="00C44D58" w:rsidP="00C44D58">
      <w:pPr>
        <w:pStyle w:val="ListParagraph"/>
        <w:numPr>
          <w:ilvl w:val="0"/>
          <w:numId w:val="42"/>
        </w:numPr>
        <w:jc w:val="both"/>
        <w:rPr>
          <w:rFonts w:ascii="Times New Roman" w:hAnsi="Times New Roman"/>
          <w:i/>
          <w:iCs/>
          <w:lang w:eastAsia="zh-CN"/>
        </w:rPr>
      </w:pPr>
      <w:r w:rsidRPr="00C44D58">
        <w:rPr>
          <w:rFonts w:ascii="Times New Roman" w:hAnsi="Times New Roman"/>
          <w:i/>
          <w:iCs/>
          <w:lang w:eastAsia="zh-CN"/>
        </w:rPr>
        <w:t xml:space="preserve">Identify different </w:t>
      </w:r>
      <w:r w:rsidR="00642D19">
        <w:rPr>
          <w:rFonts w:ascii="Times New Roman" w:hAnsi="Times New Roman"/>
          <w:i/>
          <w:iCs/>
          <w:lang w:eastAsia="zh-CN"/>
        </w:rPr>
        <w:t xml:space="preserve">coverage enhancement </w:t>
      </w:r>
      <w:r w:rsidRPr="00C44D58">
        <w:rPr>
          <w:rFonts w:ascii="Times New Roman" w:hAnsi="Times New Roman"/>
          <w:i/>
          <w:iCs/>
          <w:lang w:eastAsia="zh-CN"/>
        </w:rPr>
        <w:t>targets to support co-sited FR3 deployment and/or diverse device types</w:t>
      </w:r>
      <w:r w:rsidR="00642D19">
        <w:rPr>
          <w:rFonts w:ascii="Times New Roman" w:hAnsi="Times New Roman"/>
          <w:i/>
          <w:iCs/>
          <w:lang w:eastAsia="zh-CN"/>
        </w:rPr>
        <w:t>.</w:t>
      </w:r>
    </w:p>
    <w:p w14:paraId="323A07FA" w14:textId="485A058B" w:rsidR="00642D19" w:rsidRPr="00C44D58" w:rsidRDefault="00642D19" w:rsidP="00766C27">
      <w:pPr>
        <w:pStyle w:val="ListParagraph"/>
        <w:numPr>
          <w:ilvl w:val="1"/>
          <w:numId w:val="42"/>
        </w:numPr>
        <w:jc w:val="both"/>
        <w:rPr>
          <w:rFonts w:ascii="Times New Roman" w:hAnsi="Times New Roman"/>
          <w:i/>
          <w:iCs/>
          <w:lang w:eastAsia="zh-CN"/>
        </w:rPr>
      </w:pPr>
      <w:r>
        <w:rPr>
          <w:rFonts w:ascii="Times New Roman" w:hAnsi="Times New Roman"/>
          <w:i/>
          <w:iCs/>
          <w:lang w:eastAsia="zh-CN"/>
        </w:rPr>
        <w:t>e.g., 144-dB MCL for eMBB device type with 5~10 dB coverage enhancement for IoT device type</w:t>
      </w:r>
    </w:p>
    <w:p w14:paraId="710F4062" w14:textId="77777777" w:rsidR="00C44D58" w:rsidRPr="00C44D58" w:rsidRDefault="00C44D58" w:rsidP="00C44D58">
      <w:pPr>
        <w:pStyle w:val="ListParagraph"/>
        <w:numPr>
          <w:ilvl w:val="0"/>
          <w:numId w:val="42"/>
        </w:numPr>
        <w:jc w:val="both"/>
        <w:rPr>
          <w:rFonts w:ascii="Times New Roman" w:hAnsi="Times New Roman"/>
          <w:i/>
          <w:iCs/>
          <w:lang w:eastAsia="zh-CN"/>
        </w:rPr>
      </w:pPr>
      <w:r w:rsidRPr="00C44D58">
        <w:rPr>
          <w:rFonts w:ascii="Times New Roman" w:hAnsi="Times New Roman"/>
          <w:i/>
          <w:iCs/>
          <w:lang w:eastAsia="zh-CN"/>
        </w:rPr>
        <w:t>Support common design with scalable mechanisms to meet all identified coverage targets.</w:t>
      </w:r>
    </w:p>
    <w:p w14:paraId="1ED711BB" w14:textId="77777777" w:rsidR="00007637" w:rsidRPr="00C44D58" w:rsidRDefault="00007637" w:rsidP="00097667">
      <w:pPr>
        <w:overflowPunct/>
        <w:autoSpaceDE/>
        <w:autoSpaceDN/>
        <w:adjustRightInd/>
        <w:ind w:left="1560" w:hanging="1560"/>
        <w:textAlignment w:val="auto"/>
        <w:rPr>
          <w:rFonts w:eastAsia="Times New Roman" w:cs="Arial"/>
          <w:lang w:val="en-US" w:eastAsia="en-US"/>
        </w:rPr>
      </w:pPr>
    </w:p>
    <w:p w14:paraId="20F087EE" w14:textId="1C67FDA9" w:rsidR="00C44D58" w:rsidRPr="00097667" w:rsidRDefault="00C44D58" w:rsidP="00C44D58">
      <w:pPr>
        <w:pStyle w:val="Heading2"/>
        <w:overflowPunct/>
        <w:autoSpaceDE/>
        <w:autoSpaceDN/>
        <w:adjustRightInd/>
        <w:textAlignment w:val="auto"/>
        <w:rPr>
          <w:rFonts w:eastAsia="Times New Roman"/>
          <w:u w:val="single"/>
          <w:lang w:eastAsia="en-US"/>
        </w:rPr>
      </w:pPr>
      <w:r>
        <w:t>MRSS</w:t>
      </w:r>
    </w:p>
    <w:p w14:paraId="1D6F91E7" w14:textId="77777777" w:rsidR="001E2997" w:rsidRPr="002A300D" w:rsidRDefault="001E2997" w:rsidP="001E2997">
      <w:r>
        <w:t>In RAN1#122, RAN1 reached following agreement related to MRSS.</w:t>
      </w:r>
    </w:p>
    <w:tbl>
      <w:tblPr>
        <w:tblStyle w:val="TableGrid"/>
        <w:tblW w:w="0" w:type="auto"/>
        <w:tblLook w:val="04A0" w:firstRow="1" w:lastRow="0" w:firstColumn="1" w:lastColumn="0" w:noHBand="0" w:noVBand="1"/>
      </w:tblPr>
      <w:tblGrid>
        <w:gridCol w:w="9350"/>
      </w:tblGrid>
      <w:tr w:rsidR="001E2997" w14:paraId="5EB12D74" w14:textId="77777777" w:rsidTr="00EF15AE">
        <w:tc>
          <w:tcPr>
            <w:tcW w:w="9350" w:type="dxa"/>
          </w:tcPr>
          <w:p w14:paraId="5C3D10D3" w14:textId="77777777" w:rsidR="001E2997" w:rsidRPr="006C2291" w:rsidRDefault="001E2997" w:rsidP="00EF15AE">
            <w:pPr>
              <w:pStyle w:val="ListParagraph"/>
              <w:spacing w:line="252" w:lineRule="auto"/>
              <w:ind w:left="0"/>
              <w:contextualSpacing/>
              <w:jc w:val="both"/>
              <w:rPr>
                <w:rFonts w:ascii="Times New Roman" w:eastAsia="DengXian" w:hAnsi="Times New Roman"/>
                <w:sz w:val="21"/>
                <w:szCs w:val="21"/>
                <w:highlight w:val="green"/>
                <w:lang w:eastAsia="zh-CN"/>
              </w:rPr>
            </w:pPr>
            <w:r w:rsidRPr="006C2291">
              <w:rPr>
                <w:rFonts w:ascii="Times New Roman" w:eastAsia="DengXian" w:hAnsi="Times New Roman" w:hint="eastAsia"/>
                <w:sz w:val="21"/>
                <w:szCs w:val="21"/>
                <w:highlight w:val="green"/>
                <w:lang w:eastAsia="zh-CN"/>
              </w:rPr>
              <w:t>Agreement</w:t>
            </w:r>
          </w:p>
          <w:p w14:paraId="2DBB5A8D" w14:textId="77777777" w:rsidR="001E2997" w:rsidRPr="008672D2" w:rsidRDefault="001E2997" w:rsidP="001E2997">
            <w:pPr>
              <w:pStyle w:val="ListParagraph"/>
              <w:numPr>
                <w:ilvl w:val="0"/>
                <w:numId w:val="41"/>
              </w:numPr>
              <w:spacing w:line="252" w:lineRule="auto"/>
              <w:contextualSpacing/>
              <w:jc w:val="both"/>
              <w:rPr>
                <w:rFonts w:ascii="Times New Roman" w:hAnsi="Times New Roman"/>
                <w:sz w:val="21"/>
                <w:szCs w:val="21"/>
              </w:rPr>
            </w:pPr>
            <w:r w:rsidRPr="008672D2">
              <w:rPr>
                <w:rFonts w:ascii="Times New Roman" w:hAnsi="Times New Roman"/>
                <w:sz w:val="21"/>
                <w:szCs w:val="21"/>
              </w:rPr>
              <w:t xml:space="preserve">Identify the high-level aspects which impact on the </w:t>
            </w:r>
            <w:r w:rsidRPr="008672D2">
              <w:rPr>
                <w:rFonts w:ascii="Times New Roman" w:hAnsi="Times New Roman" w:hint="eastAsia"/>
                <w:sz w:val="21"/>
                <w:szCs w:val="21"/>
              </w:rPr>
              <w:t>NR-</w:t>
            </w:r>
            <w:r w:rsidRPr="008672D2">
              <w:rPr>
                <w:rFonts w:ascii="Times New Roman" w:hAnsi="Times New Roman"/>
                <w:sz w:val="21"/>
                <w:szCs w:val="21"/>
              </w:rPr>
              <w:t xml:space="preserve">6GR </w:t>
            </w:r>
            <w:r w:rsidRPr="008672D2">
              <w:rPr>
                <w:rFonts w:ascii="Times New Roman" w:hAnsi="Times New Roman" w:hint="eastAsia"/>
                <w:sz w:val="21"/>
                <w:szCs w:val="21"/>
              </w:rPr>
              <w:t>MRSS support</w:t>
            </w:r>
          </w:p>
          <w:p w14:paraId="078D9C48" w14:textId="77777777" w:rsidR="001E2997" w:rsidRPr="002A300D" w:rsidRDefault="001E2997" w:rsidP="001E2997">
            <w:pPr>
              <w:pStyle w:val="ListParagraph"/>
              <w:numPr>
                <w:ilvl w:val="1"/>
                <w:numId w:val="41"/>
              </w:numPr>
              <w:spacing w:line="252" w:lineRule="auto"/>
              <w:contextualSpacing/>
              <w:jc w:val="both"/>
              <w:rPr>
                <w:rFonts w:ascii="Times New Roman" w:eastAsia="Malgun Gothic" w:hAnsi="Times New Roman"/>
                <w:sz w:val="20"/>
                <w:szCs w:val="20"/>
                <w:highlight w:val="lightGray"/>
              </w:rPr>
            </w:pPr>
            <w:r w:rsidRPr="008672D2">
              <w:rPr>
                <w:rFonts w:ascii="Times New Roman" w:hAnsi="Times New Roman"/>
                <w:sz w:val="21"/>
                <w:szCs w:val="21"/>
              </w:rPr>
              <w:t>I</w:t>
            </w:r>
            <w:r w:rsidRPr="008672D2">
              <w:rPr>
                <w:rFonts w:ascii="Times New Roman" w:hAnsi="Times New Roman" w:hint="eastAsia"/>
                <w:sz w:val="21"/>
                <w:szCs w:val="21"/>
              </w:rPr>
              <w:t xml:space="preserve">ncluding </w:t>
            </w:r>
            <w:r w:rsidRPr="008672D2">
              <w:rPr>
                <w:rFonts w:ascii="Times New Roman" w:hAnsi="Times New Roman"/>
                <w:sz w:val="21"/>
                <w:szCs w:val="21"/>
              </w:rPr>
              <w:t>the</w:t>
            </w:r>
            <w:r w:rsidRPr="008672D2">
              <w:rPr>
                <w:rFonts w:ascii="Times New Roman" w:hAnsi="Times New Roman" w:hint="eastAsia"/>
                <w:sz w:val="21"/>
                <w:szCs w:val="21"/>
              </w:rPr>
              <w:t xml:space="preserve"> lessons learned from LTE-NR DSS</w:t>
            </w:r>
          </w:p>
        </w:tc>
      </w:tr>
    </w:tbl>
    <w:p w14:paraId="57A08B7D" w14:textId="04C34243" w:rsidR="0046634B" w:rsidRDefault="0046634B" w:rsidP="0046634B">
      <w:pPr>
        <w:spacing w:before="120"/>
      </w:pPr>
      <w:r>
        <w:t>During RAN1#122b, the following was discussed and summarized in FL summary</w:t>
      </w:r>
      <w:r w:rsidR="00EB0849">
        <w:t xml:space="preserve"> for MRSS</w:t>
      </w:r>
      <w:r>
        <w:t xml:space="preserve"> </w:t>
      </w:r>
      <w:r w:rsidR="00207099">
        <w:t>[8</w:t>
      </w:r>
      <w:r w:rsidR="00EB0849">
        <w:t>]</w:t>
      </w:r>
      <w:r>
        <w:t>.</w:t>
      </w:r>
    </w:p>
    <w:tbl>
      <w:tblPr>
        <w:tblStyle w:val="TableGrid"/>
        <w:tblW w:w="0" w:type="auto"/>
        <w:tblLook w:val="04A0" w:firstRow="1" w:lastRow="0" w:firstColumn="1" w:lastColumn="0" w:noHBand="0" w:noVBand="1"/>
      </w:tblPr>
      <w:tblGrid>
        <w:gridCol w:w="9350"/>
      </w:tblGrid>
      <w:tr w:rsidR="001E2997" w14:paraId="533A83DE" w14:textId="77777777" w:rsidTr="00EF15AE">
        <w:tc>
          <w:tcPr>
            <w:tcW w:w="9350" w:type="dxa"/>
          </w:tcPr>
          <w:p w14:paraId="2C8FEF7F" w14:textId="77777777" w:rsidR="001E2997" w:rsidRPr="001733E8" w:rsidRDefault="001E2997" w:rsidP="00EF15AE">
            <w:pPr>
              <w:pStyle w:val="BodyText"/>
              <w:rPr>
                <w:b/>
                <w:bCs/>
                <w:lang w:val="en-US"/>
              </w:rPr>
            </w:pPr>
            <w:r w:rsidRPr="001733E8">
              <w:rPr>
                <w:b/>
                <w:bCs/>
                <w:highlight w:val="yellow"/>
                <w:lang w:val="en-US"/>
              </w:rPr>
              <w:t>Proposal 6.2b:</w:t>
            </w:r>
          </w:p>
          <w:p w14:paraId="28E3961B" w14:textId="77777777" w:rsidR="001E2997" w:rsidRPr="001733E8" w:rsidRDefault="001E2997" w:rsidP="001E2997">
            <w:pPr>
              <w:pStyle w:val="BodyText"/>
              <w:numPr>
                <w:ilvl w:val="0"/>
                <w:numId w:val="40"/>
              </w:numPr>
              <w:suppressAutoHyphens/>
              <w:overflowPunct/>
              <w:autoSpaceDE/>
              <w:autoSpaceDN/>
              <w:adjustRightInd/>
              <w:textAlignment w:val="auto"/>
              <w:rPr>
                <w:lang w:val="en-US"/>
              </w:rPr>
            </w:pPr>
            <w:r w:rsidRPr="001733E8">
              <w:rPr>
                <w:lang w:val="en-US"/>
              </w:rPr>
              <w:t>High-level aspects to consider for NR-6GR MRSS include, but not limited to</w:t>
            </w:r>
          </w:p>
          <w:p w14:paraId="3E0261C6" w14:textId="77777777" w:rsidR="001E2997" w:rsidRPr="001733E8" w:rsidRDefault="001E2997" w:rsidP="001E2997">
            <w:pPr>
              <w:pStyle w:val="BodyText"/>
              <w:numPr>
                <w:ilvl w:val="1"/>
                <w:numId w:val="40"/>
              </w:numPr>
              <w:suppressAutoHyphens/>
              <w:overflowPunct/>
              <w:autoSpaceDE/>
              <w:autoSpaceDN/>
              <w:adjustRightInd/>
              <w:textAlignment w:val="auto"/>
              <w:rPr>
                <w:lang w:val="en-US"/>
              </w:rPr>
            </w:pPr>
            <w:r w:rsidRPr="001733E8">
              <w:rPr>
                <w:lang w:val="en-US"/>
              </w:rPr>
              <w:t>UE/NW implementation complexity</w:t>
            </w:r>
          </w:p>
          <w:p w14:paraId="7C6DCC35" w14:textId="77777777" w:rsidR="001E2997" w:rsidRPr="001733E8" w:rsidRDefault="001E2997" w:rsidP="001E2997">
            <w:pPr>
              <w:pStyle w:val="BodyText"/>
              <w:numPr>
                <w:ilvl w:val="1"/>
                <w:numId w:val="40"/>
              </w:numPr>
              <w:suppressAutoHyphens/>
              <w:overflowPunct/>
              <w:autoSpaceDE/>
              <w:autoSpaceDN/>
              <w:adjustRightInd/>
              <w:textAlignment w:val="auto"/>
              <w:rPr>
                <w:lang w:val="en-US"/>
              </w:rPr>
            </w:pPr>
            <w:r w:rsidRPr="001733E8">
              <w:rPr>
                <w:lang w:val="en-US"/>
              </w:rPr>
              <w:t>Resource allocation coordination between NR-6GR</w:t>
            </w:r>
          </w:p>
          <w:p w14:paraId="1B4000F2" w14:textId="77777777" w:rsidR="001E2997" w:rsidRPr="001733E8" w:rsidRDefault="001E2997" w:rsidP="001E2997">
            <w:pPr>
              <w:pStyle w:val="BodyText"/>
              <w:numPr>
                <w:ilvl w:val="2"/>
                <w:numId w:val="40"/>
              </w:numPr>
              <w:suppressAutoHyphens/>
              <w:overflowPunct/>
              <w:autoSpaceDE/>
              <w:autoSpaceDN/>
              <w:adjustRightInd/>
              <w:textAlignment w:val="auto"/>
              <w:rPr>
                <w:lang w:val="en-US"/>
              </w:rPr>
            </w:pPr>
            <w:r w:rsidRPr="001733E8">
              <w:rPr>
                <w:lang w:val="en-US"/>
              </w:rPr>
              <w:t>Including whether NR and 6GR TRP are always co-located or not</w:t>
            </w:r>
          </w:p>
          <w:p w14:paraId="017108C7" w14:textId="77777777" w:rsidR="001E2997" w:rsidRPr="001733E8" w:rsidRDefault="001E2997" w:rsidP="001E2997">
            <w:pPr>
              <w:pStyle w:val="BodyText"/>
              <w:numPr>
                <w:ilvl w:val="1"/>
                <w:numId w:val="40"/>
              </w:numPr>
              <w:suppressAutoHyphens/>
              <w:overflowPunct/>
              <w:autoSpaceDE/>
              <w:autoSpaceDN/>
              <w:adjustRightInd/>
              <w:textAlignment w:val="auto"/>
              <w:rPr>
                <w:lang w:val="en-US"/>
              </w:rPr>
            </w:pPr>
            <w:r w:rsidRPr="001733E8">
              <w:rPr>
                <w:lang w:val="en-US"/>
              </w:rPr>
              <w:t>Radio resource utilization</w:t>
            </w:r>
          </w:p>
          <w:p w14:paraId="686A6AFF" w14:textId="77777777" w:rsidR="001E2997" w:rsidRPr="001733E8" w:rsidRDefault="001E2997" w:rsidP="001E2997">
            <w:pPr>
              <w:pStyle w:val="BodyText"/>
              <w:numPr>
                <w:ilvl w:val="1"/>
                <w:numId w:val="40"/>
              </w:numPr>
              <w:suppressAutoHyphens/>
              <w:overflowPunct/>
              <w:autoSpaceDE/>
              <w:autoSpaceDN/>
              <w:adjustRightInd/>
              <w:textAlignment w:val="auto"/>
              <w:rPr>
                <w:highlight w:val="yellow"/>
                <w:lang w:val="en-US"/>
              </w:rPr>
            </w:pPr>
            <w:r w:rsidRPr="001733E8">
              <w:rPr>
                <w:highlight w:val="yellow"/>
                <w:lang w:val="en-US"/>
              </w:rPr>
              <w:t>Signalling overhead</w:t>
            </w:r>
          </w:p>
          <w:p w14:paraId="55979506" w14:textId="77777777" w:rsidR="001E2997" w:rsidRPr="001733E8" w:rsidRDefault="001E2997" w:rsidP="001E2997">
            <w:pPr>
              <w:pStyle w:val="BodyText"/>
              <w:numPr>
                <w:ilvl w:val="1"/>
                <w:numId w:val="40"/>
              </w:numPr>
              <w:suppressAutoHyphens/>
              <w:overflowPunct/>
              <w:autoSpaceDE/>
              <w:autoSpaceDN/>
              <w:adjustRightInd/>
              <w:textAlignment w:val="auto"/>
              <w:rPr>
                <w:lang w:val="en-US"/>
              </w:rPr>
            </w:pPr>
            <w:r w:rsidRPr="001733E8">
              <w:rPr>
                <w:lang w:val="en-US"/>
              </w:rPr>
              <w:t xml:space="preserve">Operating bands </w:t>
            </w:r>
            <w:r w:rsidRPr="001733E8">
              <w:rPr>
                <w:highlight w:val="yellow"/>
                <w:lang w:val="en-US"/>
              </w:rPr>
              <w:t>at least existing FR1</w:t>
            </w:r>
          </w:p>
          <w:p w14:paraId="333CEB0F" w14:textId="77777777" w:rsidR="001E2997" w:rsidRPr="001733E8" w:rsidRDefault="001E2997" w:rsidP="001E2997">
            <w:pPr>
              <w:pStyle w:val="BodyText"/>
              <w:numPr>
                <w:ilvl w:val="1"/>
                <w:numId w:val="40"/>
              </w:numPr>
              <w:suppressAutoHyphens/>
              <w:overflowPunct/>
              <w:autoSpaceDE/>
              <w:autoSpaceDN/>
              <w:adjustRightInd/>
              <w:textAlignment w:val="auto"/>
              <w:rPr>
                <w:lang w:val="en-US"/>
              </w:rPr>
            </w:pPr>
            <w:r w:rsidRPr="001733E8">
              <w:rPr>
                <w:lang w:val="en-US"/>
              </w:rPr>
              <w:t xml:space="preserve">Alignment in time/frequency resource (e.g., numerology, RB, slot, symbol, </w:t>
            </w:r>
            <w:r w:rsidRPr="001733E8">
              <w:rPr>
                <w:highlight w:val="yellow"/>
                <w:lang w:val="en-US"/>
              </w:rPr>
              <w:t>UL/DL direction in TDD operation</w:t>
            </w:r>
            <w:r w:rsidRPr="001733E8">
              <w:rPr>
                <w:lang w:val="en-US"/>
              </w:rPr>
              <w:t>)</w:t>
            </w:r>
          </w:p>
          <w:p w14:paraId="43127D29" w14:textId="77777777" w:rsidR="001E2997" w:rsidRPr="001733E8" w:rsidRDefault="001E2997" w:rsidP="001E2997">
            <w:pPr>
              <w:pStyle w:val="BodyText"/>
              <w:numPr>
                <w:ilvl w:val="1"/>
                <w:numId w:val="40"/>
              </w:numPr>
              <w:suppressAutoHyphens/>
              <w:overflowPunct/>
              <w:autoSpaceDE/>
              <w:autoSpaceDN/>
              <w:adjustRightInd/>
              <w:textAlignment w:val="auto"/>
              <w:rPr>
                <w:highlight w:val="yellow"/>
                <w:lang w:val="en-US"/>
              </w:rPr>
            </w:pPr>
            <w:r w:rsidRPr="001733E8">
              <w:rPr>
                <w:highlight w:val="yellow"/>
                <w:lang w:val="en-US"/>
              </w:rPr>
              <w:t>Reliance on availability of specific NR functionalities</w:t>
            </w:r>
          </w:p>
          <w:p w14:paraId="37585826" w14:textId="77777777" w:rsidR="001E2997" w:rsidRPr="002D6256" w:rsidRDefault="001E2997" w:rsidP="00EF15AE">
            <w:pPr>
              <w:pStyle w:val="BodyText"/>
              <w:ind w:left="440"/>
              <w:rPr>
                <w:lang w:val="en-US" w:eastAsia="ja-JP"/>
              </w:rPr>
            </w:pPr>
            <w:r w:rsidRPr="001733E8">
              <w:rPr>
                <w:lang w:val="en-US"/>
              </w:rPr>
              <w:t>Note: Focus on existing NR deployments (NW and UE)</w:t>
            </w:r>
          </w:p>
        </w:tc>
      </w:tr>
    </w:tbl>
    <w:p w14:paraId="087CFD2D" w14:textId="77777777" w:rsidR="00942E78" w:rsidRDefault="00942E78" w:rsidP="00942E78">
      <w:pPr>
        <w:spacing w:before="120" w:after="0"/>
      </w:pPr>
    </w:p>
    <w:p w14:paraId="1DE4F819" w14:textId="307923CE" w:rsidR="001E2997" w:rsidRPr="002A300D" w:rsidRDefault="001E2997" w:rsidP="001E2997">
      <w:pPr>
        <w:spacing w:before="120"/>
      </w:pPr>
      <w:r w:rsidRPr="002A300D">
        <w:t xml:space="preserve">Multi-RAT spectrum sharing (MRSS) between 5G and 6G is considered as an efficient migration path to re-farm existing spectrum occupied by 5G RAT. A similar spectrum sharing between RATs, i.e. Dynamic Spectrum Sharing (DSS) was designed and specified in NR R15 to support LTE and NR co-existence. The main principle of DSS is to avoid NR transmissions in time and frequency resources used by LTE always-one signals and channels, e.g., CRS and PDCCH. The solutions include scheduling NR transmissions in LTE multicast-broadcast single-frequency network (MBSFN) subframes, rate matching for NR data channel, flexible CORESET configuration, etc. </w:t>
      </w:r>
    </w:p>
    <w:p w14:paraId="740EA66E" w14:textId="51D1AA2E" w:rsidR="001E2997" w:rsidRPr="002A300D" w:rsidRDefault="001E2997" w:rsidP="001E2997">
      <w:r w:rsidRPr="002A300D">
        <w:t xml:space="preserve">While DSS allows 4G and 5G RATs to share the spectrum and adapt resource allocation efficiently based on real-time traffic conditions, certain NR performance is limited, e.g., reduced NR PDCCH capacity in DSS in </w:t>
      </w:r>
      <w:r w:rsidRPr="002A300D">
        <w:lastRenderedPageBreak/>
        <w:t xml:space="preserve">small CBW. Also, the indication of DSS cell to UE is not supported in IDLE mode </w:t>
      </w:r>
      <w:r w:rsidR="00E91AC8">
        <w:t>or</w:t>
      </w:r>
      <w:r w:rsidR="00E91AC8" w:rsidRPr="002A300D">
        <w:t xml:space="preserve"> </w:t>
      </w:r>
      <w:r w:rsidRPr="002A300D">
        <w:t xml:space="preserve">during transitioning to CONNECTED. </w:t>
      </w:r>
    </w:p>
    <w:p w14:paraId="7113B182" w14:textId="77777777" w:rsidR="001E2997" w:rsidRPr="002A300D" w:rsidRDefault="001E2997" w:rsidP="001E2997">
      <w:pPr>
        <w:tabs>
          <w:tab w:val="left" w:pos="1382"/>
        </w:tabs>
      </w:pPr>
      <w:r w:rsidRPr="002A300D">
        <w:t>For MRSS</w:t>
      </w:r>
      <w:r>
        <w:t>,</w:t>
      </w:r>
      <w:r w:rsidRPr="002A300D">
        <w:t xml:space="preserve"> we think interference avoidance can be also a main design consideration for a 6GR framework based on a compatible waveform, frame structure and numerology with NR. A study on both semi-static time and/or frequency resource partitioning (e.g., including TDM and FDM) and dynamic spectrum sharing schemes can be a starting point. In semi-static time and/or frequency partitioning, 5G NR and 6GR operate in non-overlapping time and/or frequency resource according to pre-configured partitioning, e.g., FDM in separate BWPs with a guard band in-between or TDM in dedicated slots, sub-frames and/or frames. For dynamic spectrum sharing, unlike 4G fixed always-on CRS and PDCCH transmission, the 5G NR resources configured for SSB, common control signaling, and CSI-RS/TRS can be considered for rate-matching within 6G transmissions. In addition, the impact of NR NES features e.g., regarding cell ON/OFF on dynamic spectrum sharing should be evaluated. </w:t>
      </w:r>
    </w:p>
    <w:p w14:paraId="1B8DC9A1" w14:textId="77777777" w:rsidR="001E2997" w:rsidRPr="001E2997" w:rsidRDefault="001E2997" w:rsidP="001E2997">
      <w:pPr>
        <w:rPr>
          <w:i/>
          <w:iCs/>
        </w:rPr>
      </w:pPr>
      <w:r w:rsidRPr="00A43AC1">
        <w:rPr>
          <w:b/>
          <w:bCs/>
          <w:u w:val="single"/>
        </w:rPr>
        <w:t>Proposal 8:</w:t>
      </w:r>
      <w:r w:rsidRPr="001E2997">
        <w:rPr>
          <w:i/>
          <w:iCs/>
        </w:rPr>
        <w:t xml:space="preserve"> Study the support of 6GR co-existence mechanisms with NR signals and channels on a MRSS carriers including at least</w:t>
      </w:r>
    </w:p>
    <w:p w14:paraId="297CF3A4" w14:textId="77777777" w:rsidR="001E2997" w:rsidRPr="001E2997" w:rsidRDefault="001E2997" w:rsidP="001E2997">
      <w:pPr>
        <w:pStyle w:val="ListParagraph"/>
        <w:numPr>
          <w:ilvl w:val="0"/>
          <w:numId w:val="42"/>
        </w:numPr>
        <w:jc w:val="both"/>
        <w:rPr>
          <w:rFonts w:ascii="Times New Roman" w:hAnsi="Times New Roman"/>
          <w:i/>
          <w:iCs/>
          <w:lang w:eastAsia="zh-CN"/>
        </w:rPr>
      </w:pPr>
      <w:r w:rsidRPr="001E2997">
        <w:rPr>
          <w:rFonts w:ascii="Times New Roman" w:hAnsi="Times New Roman"/>
          <w:i/>
          <w:iCs/>
          <w:lang w:eastAsia="zh-CN"/>
        </w:rPr>
        <w:t xml:space="preserve">Semi-static time and/or frequency resource partitioning </w:t>
      </w:r>
    </w:p>
    <w:p w14:paraId="399B9F5D" w14:textId="77777777" w:rsidR="001E2997" w:rsidRPr="001E2997" w:rsidRDefault="001E2997" w:rsidP="001E2997">
      <w:pPr>
        <w:pStyle w:val="ListParagraph"/>
        <w:numPr>
          <w:ilvl w:val="0"/>
          <w:numId w:val="42"/>
        </w:numPr>
        <w:jc w:val="both"/>
        <w:rPr>
          <w:rFonts w:ascii="Times New Roman" w:hAnsi="Times New Roman"/>
          <w:i/>
          <w:iCs/>
          <w:lang w:eastAsia="zh-CN"/>
        </w:rPr>
      </w:pPr>
      <w:r w:rsidRPr="001E2997">
        <w:rPr>
          <w:rFonts w:ascii="Times New Roman" w:hAnsi="Times New Roman"/>
          <w:i/>
          <w:iCs/>
          <w:lang w:eastAsia="zh-CN"/>
        </w:rPr>
        <w:t xml:space="preserve">Dynamic resource sharing including rate-matching around resources configured for NR always-on and on-demand signals and channels, e.g. SSB, common PDCCH, CSI-RS/TRS. </w:t>
      </w:r>
    </w:p>
    <w:p w14:paraId="223D82E3" w14:textId="77777777" w:rsidR="001E2997" w:rsidRPr="002A300D" w:rsidRDefault="001E2997" w:rsidP="001E2997">
      <w:pPr>
        <w:tabs>
          <w:tab w:val="left" w:pos="1382"/>
        </w:tabs>
        <w:spacing w:before="120"/>
      </w:pPr>
      <w:r w:rsidRPr="002A300D">
        <w:t>Furthermore, as an MRSS 6GR and 5G NR cell can be co-located and share frequency resources of the same carrier, it is conceivable the MRSS 6GR and NR transmissions are performed through the same radio unit. To perform two independent sets of transmissions of initial access signals/channels (e.g. SSB) can increase considerably the network energy consumption. Also, NR R19 can support up to 128 CSI-RS ports and 6GR is expected to support up to 128 or more CSI-RS ports. As a result, the overhead due to both NR and 6GR CSI-RS transmissions in a MRSS carrier can become significant. Therefore, in our view, it can be beneficial to study mechanisms of leveraging existing 5G signals and/or channels, e.g., sharing of 5G SSB and/or CSI-RS and evaluate the resultant network energy saving gain.</w:t>
      </w:r>
    </w:p>
    <w:p w14:paraId="355932B1" w14:textId="206E04ED" w:rsidR="00007637" w:rsidRPr="004B2283" w:rsidRDefault="001E2997" w:rsidP="004B2283">
      <w:pPr>
        <w:rPr>
          <w:i/>
          <w:iCs/>
        </w:rPr>
      </w:pPr>
      <w:r w:rsidRPr="00A43AC1">
        <w:rPr>
          <w:b/>
          <w:bCs/>
          <w:u w:val="single"/>
        </w:rPr>
        <w:t>Proposal 9:</w:t>
      </w:r>
      <w:r w:rsidRPr="001E2997">
        <w:rPr>
          <w:i/>
          <w:iCs/>
        </w:rPr>
        <w:t xml:space="preserve"> Study sharing of signals/channels (e.g., SSB, CSI-RS) between 5G NR and 6GR if significant network energy saving gain is observed. </w:t>
      </w:r>
    </w:p>
    <w:p w14:paraId="4FDF3963" w14:textId="577D22D7" w:rsidR="00E91AC8" w:rsidRPr="006C5AAC" w:rsidRDefault="00E91AC8" w:rsidP="00E91AC8">
      <w:pPr>
        <w:tabs>
          <w:tab w:val="left" w:pos="1382"/>
        </w:tabs>
        <w:spacing w:before="120"/>
      </w:pPr>
      <w:r w:rsidRPr="006C5AAC">
        <w:t xml:space="preserve">In RAN1 #122bis, </w:t>
      </w:r>
      <w:r>
        <w:t xml:space="preserve">it was brought up to attention that MRSS design should focus on the set of specific NR functionalities that are commercially deployed and available in the network. We agree this can be an important consideration for properly dimensioning and designing MRSS techniques (e.g. rate-matching). To proceed with this consideration, we think it would be beneficial that RAN1 establishes first a common understanding regarding </w:t>
      </w:r>
      <w:r w:rsidR="00781058">
        <w:t>details of</w:t>
      </w:r>
      <w:r>
        <w:t xml:space="preserve"> the aforementioned specific NR functionalities</w:t>
      </w:r>
      <w:r w:rsidR="00781058">
        <w:t xml:space="preserve"> </w:t>
      </w:r>
      <w:r>
        <w:t>with the help of input from network operators, e.g., a reference deployment of NR functionalities.</w:t>
      </w:r>
    </w:p>
    <w:p w14:paraId="41A97CC8" w14:textId="737A7622" w:rsidR="00E91AC8" w:rsidRDefault="00E91AC8" w:rsidP="00E91AC8">
      <w:pPr>
        <w:rPr>
          <w:i/>
          <w:iCs/>
        </w:rPr>
      </w:pPr>
      <w:r w:rsidRPr="006C5AAC">
        <w:rPr>
          <w:b/>
          <w:bCs/>
          <w:u w:val="single"/>
        </w:rPr>
        <w:t xml:space="preserve">Proposal </w:t>
      </w:r>
      <w:r w:rsidR="00C83F75">
        <w:rPr>
          <w:b/>
          <w:bCs/>
          <w:u w:val="single"/>
        </w:rPr>
        <w:t>10</w:t>
      </w:r>
      <w:r w:rsidRPr="006C5AAC">
        <w:rPr>
          <w:b/>
          <w:bCs/>
          <w:u w:val="single"/>
        </w:rPr>
        <w:t>:</w:t>
      </w:r>
      <w:r w:rsidRPr="000177C0">
        <w:rPr>
          <w:i/>
          <w:iCs/>
        </w:rPr>
        <w:t xml:space="preserve"> </w:t>
      </w:r>
      <w:r>
        <w:rPr>
          <w:i/>
          <w:iCs/>
        </w:rPr>
        <w:t>RAN1 identifies the set of specific</w:t>
      </w:r>
      <w:r w:rsidR="00523877">
        <w:rPr>
          <w:i/>
          <w:iCs/>
        </w:rPr>
        <w:t xml:space="preserve"> reference</w:t>
      </w:r>
      <w:r>
        <w:rPr>
          <w:i/>
          <w:iCs/>
        </w:rPr>
        <w:t xml:space="preserve"> NR functionalities MRSS design can rely on with input from network operators</w:t>
      </w:r>
      <w:r w:rsidRPr="000177C0">
        <w:rPr>
          <w:i/>
          <w:iCs/>
        </w:rPr>
        <w:t>.</w:t>
      </w:r>
    </w:p>
    <w:p w14:paraId="5B4784F8" w14:textId="77777777" w:rsidR="00E91AC8" w:rsidRPr="004B2283" w:rsidRDefault="00E91AC8" w:rsidP="004B2283">
      <w:pPr>
        <w:rPr>
          <w:i/>
          <w:iCs/>
        </w:rPr>
      </w:pPr>
    </w:p>
    <w:p w14:paraId="2AD00114" w14:textId="2BA234D1" w:rsidR="001E2997" w:rsidRPr="00097667" w:rsidRDefault="001E2997" w:rsidP="001E2997">
      <w:pPr>
        <w:pStyle w:val="Heading2"/>
        <w:overflowPunct/>
        <w:autoSpaceDE/>
        <w:autoSpaceDN/>
        <w:adjustRightInd/>
        <w:textAlignment w:val="auto"/>
        <w:rPr>
          <w:rFonts w:eastAsia="Times New Roman"/>
          <w:u w:val="single"/>
          <w:lang w:eastAsia="en-US"/>
        </w:rPr>
      </w:pPr>
      <w:r>
        <w:t>Synchronization signal structure and periodicity</w:t>
      </w:r>
    </w:p>
    <w:p w14:paraId="2A49EFAE" w14:textId="77777777" w:rsidR="004B2283" w:rsidRPr="002A300D" w:rsidRDefault="004B2283" w:rsidP="004B2283">
      <w:r>
        <w:t>In RAN1#122 and #</w:t>
      </w:r>
      <w:r w:rsidRPr="00766C27">
        <w:t>122b</w:t>
      </w:r>
      <w:r>
        <w:t>, RAN1 reached following agreement related to sync signal structure.</w:t>
      </w:r>
    </w:p>
    <w:tbl>
      <w:tblPr>
        <w:tblStyle w:val="TableGrid"/>
        <w:tblW w:w="0" w:type="auto"/>
        <w:tblLook w:val="04A0" w:firstRow="1" w:lastRow="0" w:firstColumn="1" w:lastColumn="0" w:noHBand="0" w:noVBand="1"/>
      </w:tblPr>
      <w:tblGrid>
        <w:gridCol w:w="9350"/>
      </w:tblGrid>
      <w:tr w:rsidR="004B2283" w14:paraId="15382AD5" w14:textId="77777777" w:rsidTr="00EF15AE">
        <w:tc>
          <w:tcPr>
            <w:tcW w:w="9350" w:type="dxa"/>
          </w:tcPr>
          <w:p w14:paraId="717CBFAC" w14:textId="77777777" w:rsidR="004B2283" w:rsidRPr="00C63D02" w:rsidRDefault="004B2283" w:rsidP="00EF15AE">
            <w:pPr>
              <w:rPr>
                <w:rFonts w:eastAsia="DengXian"/>
                <w:highlight w:val="green"/>
              </w:rPr>
            </w:pPr>
            <w:r w:rsidRPr="00C63D02">
              <w:rPr>
                <w:rFonts w:eastAsia="DengXian" w:hint="eastAsia"/>
                <w:highlight w:val="green"/>
              </w:rPr>
              <w:t>Agreement</w:t>
            </w:r>
          </w:p>
          <w:p w14:paraId="59D2308B" w14:textId="77777777" w:rsidR="004B2283" w:rsidRPr="00482A72" w:rsidRDefault="004B2283" w:rsidP="004B2283">
            <w:pPr>
              <w:pStyle w:val="ListParagraph"/>
              <w:numPr>
                <w:ilvl w:val="0"/>
                <w:numId w:val="41"/>
              </w:numPr>
              <w:spacing w:line="252" w:lineRule="auto"/>
              <w:contextualSpacing/>
              <w:jc w:val="both"/>
              <w:rPr>
                <w:rFonts w:ascii="Times New Roman" w:hAnsi="Times New Roman"/>
                <w:i/>
                <w:iCs/>
                <w:sz w:val="20"/>
                <w:szCs w:val="20"/>
                <w:lang w:eastAsia="ja-JP"/>
              </w:rPr>
            </w:pPr>
            <w:r w:rsidRPr="002A300D">
              <w:rPr>
                <w:rFonts w:ascii="Times New Roman" w:hAnsi="Times New Roman"/>
              </w:rPr>
              <w:t>Identify the high-level aspects which impact on the 6GR sync signal structure and associated periodicity</w:t>
            </w:r>
            <w:r w:rsidRPr="002A300D">
              <w:rPr>
                <w:rFonts w:ascii="Times New Roman" w:eastAsia="DengXian" w:hAnsi="Times New Roman"/>
                <w:lang w:eastAsia="zh-CN"/>
              </w:rPr>
              <w:t>.</w:t>
            </w:r>
          </w:p>
          <w:p w14:paraId="6F9D1AE3" w14:textId="77777777" w:rsidR="004B2283" w:rsidRDefault="004B2283" w:rsidP="00EF15AE">
            <w:pPr>
              <w:spacing w:line="252" w:lineRule="auto"/>
              <w:contextualSpacing/>
              <w:rPr>
                <w:i/>
                <w:iCs/>
                <w:sz w:val="20"/>
              </w:rPr>
            </w:pPr>
          </w:p>
          <w:p w14:paraId="791D60DC" w14:textId="77777777" w:rsidR="004B2283" w:rsidRPr="00850926" w:rsidRDefault="004B2283" w:rsidP="00EF15AE">
            <w:pPr>
              <w:spacing w:line="252" w:lineRule="auto"/>
              <w:contextualSpacing/>
              <w:rPr>
                <w:rFonts w:eastAsiaTheme="minorEastAsia"/>
                <w:sz w:val="21"/>
                <w:szCs w:val="21"/>
                <w:highlight w:val="green"/>
                <w:lang w:val="en-US"/>
              </w:rPr>
            </w:pPr>
            <w:r w:rsidRPr="00850926">
              <w:rPr>
                <w:rFonts w:eastAsiaTheme="minorEastAsia" w:hint="eastAsia"/>
                <w:sz w:val="21"/>
                <w:szCs w:val="21"/>
                <w:highlight w:val="green"/>
                <w:lang w:val="en-US"/>
              </w:rPr>
              <w:t>Agreement</w:t>
            </w:r>
          </w:p>
          <w:p w14:paraId="7719D56C" w14:textId="77777777" w:rsidR="004B2283" w:rsidRPr="008D734F" w:rsidRDefault="004B2283" w:rsidP="004B2283">
            <w:pPr>
              <w:pStyle w:val="BodyText"/>
              <w:numPr>
                <w:ilvl w:val="0"/>
                <w:numId w:val="46"/>
              </w:numPr>
              <w:suppressAutoHyphens/>
              <w:overflowPunct/>
              <w:autoSpaceDE/>
              <w:autoSpaceDN/>
              <w:adjustRightInd/>
              <w:spacing w:line="259" w:lineRule="auto"/>
              <w:textAlignment w:val="auto"/>
              <w:rPr>
                <w:lang w:val="en-US"/>
              </w:rPr>
            </w:pPr>
            <w:r w:rsidRPr="008D734F">
              <w:rPr>
                <w:lang w:val="en-US"/>
              </w:rPr>
              <w:t>High-level aspects to consider for the 6GR sync</w:t>
            </w:r>
            <w:r>
              <w:rPr>
                <w:rFonts w:eastAsiaTheme="minorEastAsia" w:hint="eastAsia"/>
                <w:lang w:val="en-US"/>
              </w:rPr>
              <w:t xml:space="preserve"> signal</w:t>
            </w:r>
            <w:r w:rsidRPr="008D734F">
              <w:rPr>
                <w:lang w:val="en-US"/>
              </w:rPr>
              <w:t xml:space="preserve"> structure include, but not limited to</w:t>
            </w:r>
          </w:p>
          <w:p w14:paraId="351D9A07" w14:textId="77777777" w:rsidR="004B2283" w:rsidRPr="008D734F" w:rsidRDefault="004B2283" w:rsidP="004B2283">
            <w:pPr>
              <w:pStyle w:val="BodyText"/>
              <w:numPr>
                <w:ilvl w:val="1"/>
                <w:numId w:val="46"/>
              </w:numPr>
              <w:suppressAutoHyphens/>
              <w:overflowPunct/>
              <w:autoSpaceDE/>
              <w:autoSpaceDN/>
              <w:adjustRightInd/>
              <w:spacing w:line="259" w:lineRule="auto"/>
              <w:textAlignment w:val="auto"/>
              <w:rPr>
                <w:lang w:val="en-US"/>
              </w:rPr>
            </w:pPr>
            <w:r w:rsidRPr="008D734F">
              <w:rPr>
                <w:lang w:val="en-US"/>
              </w:rPr>
              <w:t>Sync raster design</w:t>
            </w:r>
          </w:p>
          <w:p w14:paraId="4BAAD9E1" w14:textId="77777777" w:rsidR="004B2283" w:rsidRPr="008D734F" w:rsidRDefault="004B2283" w:rsidP="004B2283">
            <w:pPr>
              <w:pStyle w:val="BodyText"/>
              <w:numPr>
                <w:ilvl w:val="1"/>
                <w:numId w:val="46"/>
              </w:numPr>
              <w:suppressAutoHyphens/>
              <w:overflowPunct/>
              <w:autoSpaceDE/>
              <w:autoSpaceDN/>
              <w:adjustRightInd/>
              <w:spacing w:line="259" w:lineRule="auto"/>
              <w:textAlignment w:val="auto"/>
              <w:rPr>
                <w:lang w:val="en-US"/>
              </w:rPr>
            </w:pPr>
            <w:r w:rsidRPr="008D734F">
              <w:rPr>
                <w:lang w:val="en-US"/>
              </w:rPr>
              <w:t>Spectrum allocation</w:t>
            </w:r>
          </w:p>
          <w:p w14:paraId="747576AF" w14:textId="77777777" w:rsidR="004B2283" w:rsidRPr="008D734F" w:rsidRDefault="004B2283" w:rsidP="004B2283">
            <w:pPr>
              <w:pStyle w:val="BodyText"/>
              <w:numPr>
                <w:ilvl w:val="1"/>
                <w:numId w:val="46"/>
              </w:numPr>
              <w:suppressAutoHyphens/>
              <w:overflowPunct/>
              <w:autoSpaceDE/>
              <w:autoSpaceDN/>
              <w:adjustRightInd/>
              <w:spacing w:line="259" w:lineRule="auto"/>
              <w:textAlignment w:val="auto"/>
              <w:rPr>
                <w:lang w:val="en-US"/>
              </w:rPr>
            </w:pPr>
            <w:r w:rsidRPr="008D734F">
              <w:rPr>
                <w:lang w:val="en-US"/>
              </w:rPr>
              <w:lastRenderedPageBreak/>
              <w:t>smallest maximum supported RF and BB UE BW without spectrum aggregation</w:t>
            </w:r>
          </w:p>
          <w:p w14:paraId="595711A2" w14:textId="77777777" w:rsidR="004B2283" w:rsidRPr="008D734F" w:rsidRDefault="004B2283" w:rsidP="004B2283">
            <w:pPr>
              <w:pStyle w:val="BodyText"/>
              <w:numPr>
                <w:ilvl w:val="1"/>
                <w:numId w:val="46"/>
              </w:numPr>
              <w:suppressAutoHyphens/>
              <w:overflowPunct/>
              <w:autoSpaceDE/>
              <w:autoSpaceDN/>
              <w:adjustRightInd/>
              <w:spacing w:line="259" w:lineRule="auto"/>
              <w:textAlignment w:val="auto"/>
              <w:rPr>
                <w:lang w:val="en-US"/>
              </w:rPr>
            </w:pPr>
            <w:r w:rsidRPr="008D734F">
              <w:rPr>
                <w:lang w:val="en-US"/>
              </w:rPr>
              <w:t>mobile broadband service requirements as high priority</w:t>
            </w:r>
          </w:p>
          <w:p w14:paraId="7C4C49A4" w14:textId="77777777" w:rsidR="004B2283" w:rsidRPr="00951AED" w:rsidRDefault="004B2283" w:rsidP="004B2283">
            <w:pPr>
              <w:pStyle w:val="BodyText"/>
              <w:numPr>
                <w:ilvl w:val="1"/>
                <w:numId w:val="46"/>
              </w:numPr>
              <w:suppressAutoHyphens/>
              <w:overflowPunct/>
              <w:autoSpaceDE/>
              <w:autoSpaceDN/>
              <w:adjustRightInd/>
              <w:spacing w:line="259" w:lineRule="auto"/>
              <w:textAlignment w:val="auto"/>
              <w:rPr>
                <w:lang w:val="en-US"/>
              </w:rPr>
            </w:pPr>
            <w:r w:rsidRPr="00951AED">
              <w:rPr>
                <w:lang w:val="en-US"/>
              </w:rPr>
              <w:t>Energy efficiency for both BS and UE</w:t>
            </w:r>
          </w:p>
          <w:p w14:paraId="15B217F6" w14:textId="77777777" w:rsidR="004B2283" w:rsidRPr="00951AED" w:rsidRDefault="004B2283" w:rsidP="004B2283">
            <w:pPr>
              <w:pStyle w:val="BodyText"/>
              <w:numPr>
                <w:ilvl w:val="1"/>
                <w:numId w:val="46"/>
              </w:numPr>
              <w:suppressAutoHyphens/>
              <w:overflowPunct/>
              <w:autoSpaceDE/>
              <w:autoSpaceDN/>
              <w:adjustRightInd/>
              <w:spacing w:line="259" w:lineRule="auto"/>
              <w:textAlignment w:val="auto"/>
              <w:rPr>
                <w:lang w:val="en-US"/>
              </w:rPr>
            </w:pPr>
            <w:r w:rsidRPr="00951AED">
              <w:rPr>
                <w:lang w:val="en-US"/>
              </w:rPr>
              <w:t>Detection/tracking performance, latency, and complexity</w:t>
            </w:r>
          </w:p>
          <w:p w14:paraId="6C4DE3C0" w14:textId="77777777" w:rsidR="004B2283" w:rsidRPr="00951AED" w:rsidRDefault="004B2283" w:rsidP="004B2283">
            <w:pPr>
              <w:pStyle w:val="BodyText"/>
              <w:numPr>
                <w:ilvl w:val="2"/>
                <w:numId w:val="46"/>
              </w:numPr>
              <w:suppressAutoHyphens/>
              <w:overflowPunct/>
              <w:autoSpaceDE/>
              <w:autoSpaceDN/>
              <w:adjustRightInd/>
              <w:spacing w:line="259" w:lineRule="auto"/>
              <w:textAlignment w:val="auto"/>
              <w:rPr>
                <w:lang w:val="en-US"/>
              </w:rPr>
            </w:pPr>
            <w:r w:rsidRPr="00951AED">
              <w:rPr>
                <w:lang w:val="en-US"/>
              </w:rPr>
              <w:t>Including initial cell search</w:t>
            </w:r>
          </w:p>
          <w:p w14:paraId="03271D1D" w14:textId="77777777" w:rsidR="004B2283" w:rsidRPr="00951AED" w:rsidRDefault="004B2283" w:rsidP="004B2283">
            <w:pPr>
              <w:pStyle w:val="BodyText"/>
              <w:numPr>
                <w:ilvl w:val="1"/>
                <w:numId w:val="46"/>
              </w:numPr>
              <w:suppressAutoHyphens/>
              <w:overflowPunct/>
              <w:autoSpaceDE/>
              <w:autoSpaceDN/>
              <w:adjustRightInd/>
              <w:spacing w:line="259" w:lineRule="auto"/>
              <w:textAlignment w:val="auto"/>
              <w:rPr>
                <w:lang w:val="en-US"/>
              </w:rPr>
            </w:pPr>
            <w:r w:rsidRPr="00951AED">
              <w:rPr>
                <w:lang w:val="en-US"/>
              </w:rPr>
              <w:t>Coverage target</w:t>
            </w:r>
          </w:p>
          <w:p w14:paraId="0E94856E" w14:textId="77777777" w:rsidR="004B2283" w:rsidRPr="00951AED" w:rsidRDefault="004B2283" w:rsidP="004B2283">
            <w:pPr>
              <w:pStyle w:val="BodyText"/>
              <w:numPr>
                <w:ilvl w:val="1"/>
                <w:numId w:val="46"/>
              </w:numPr>
              <w:suppressAutoHyphens/>
              <w:overflowPunct/>
              <w:autoSpaceDE/>
              <w:autoSpaceDN/>
              <w:adjustRightInd/>
              <w:spacing w:line="259" w:lineRule="auto"/>
              <w:textAlignment w:val="auto"/>
              <w:rPr>
                <w:lang w:val="en-US"/>
              </w:rPr>
            </w:pPr>
            <w:r w:rsidRPr="00951AED">
              <w:rPr>
                <w:lang w:val="en-US"/>
              </w:rPr>
              <w:t>Common design for diverse device types</w:t>
            </w:r>
          </w:p>
          <w:p w14:paraId="72CF80A9" w14:textId="77777777" w:rsidR="004B2283" w:rsidRPr="00951AED" w:rsidRDefault="004B2283" w:rsidP="004B2283">
            <w:pPr>
              <w:pStyle w:val="BodyText"/>
              <w:numPr>
                <w:ilvl w:val="1"/>
                <w:numId w:val="46"/>
              </w:numPr>
              <w:suppressAutoHyphens/>
              <w:overflowPunct/>
              <w:autoSpaceDE/>
              <w:autoSpaceDN/>
              <w:adjustRightInd/>
              <w:spacing w:line="259" w:lineRule="auto"/>
              <w:textAlignment w:val="auto"/>
              <w:rPr>
                <w:lang w:val="en-US"/>
              </w:rPr>
            </w:pPr>
            <w:r w:rsidRPr="00951AED">
              <w:rPr>
                <w:lang w:val="en-US"/>
              </w:rPr>
              <w:t>Consideration of the supported deployment</w:t>
            </w:r>
          </w:p>
          <w:p w14:paraId="1D87D0FA" w14:textId="77777777" w:rsidR="004B2283" w:rsidRPr="00951AED" w:rsidRDefault="004B2283" w:rsidP="004B2283">
            <w:pPr>
              <w:pStyle w:val="BodyText"/>
              <w:numPr>
                <w:ilvl w:val="1"/>
                <w:numId w:val="46"/>
              </w:numPr>
              <w:suppressAutoHyphens/>
              <w:overflowPunct/>
              <w:autoSpaceDE/>
              <w:autoSpaceDN/>
              <w:adjustRightInd/>
              <w:spacing w:line="259" w:lineRule="auto"/>
              <w:textAlignment w:val="auto"/>
              <w:rPr>
                <w:lang w:val="en-US"/>
              </w:rPr>
            </w:pPr>
            <w:r w:rsidRPr="00951AED">
              <w:rPr>
                <w:lang w:val="en-US"/>
              </w:rPr>
              <w:t xml:space="preserve">Consideration on whether the </w:t>
            </w:r>
            <w:r>
              <w:rPr>
                <w:rFonts w:eastAsiaTheme="minorEastAsia" w:hint="eastAsia"/>
                <w:lang w:val="en-US"/>
              </w:rPr>
              <w:t>single</w:t>
            </w:r>
            <w:r w:rsidRPr="00951AED">
              <w:rPr>
                <w:lang w:val="en-US"/>
              </w:rPr>
              <w:t xml:space="preserve"> sync</w:t>
            </w:r>
            <w:r>
              <w:rPr>
                <w:rFonts w:eastAsiaTheme="minorEastAsia" w:hint="eastAsia"/>
                <w:lang w:val="en-US"/>
              </w:rPr>
              <w:t xml:space="preserve"> signal structure</w:t>
            </w:r>
            <w:r w:rsidRPr="00951AED">
              <w:rPr>
                <w:lang w:val="en-US"/>
              </w:rPr>
              <w:t xml:space="preserve"> is</w:t>
            </w:r>
            <w:r>
              <w:rPr>
                <w:rFonts w:eastAsiaTheme="minorEastAsia" w:hint="eastAsia"/>
                <w:lang w:val="en-US"/>
              </w:rPr>
              <w:t xml:space="preserve"> sufficient</w:t>
            </w:r>
          </w:p>
          <w:p w14:paraId="7E68CAC7" w14:textId="77777777" w:rsidR="004B2283" w:rsidRPr="00482A72" w:rsidRDefault="004B2283" w:rsidP="004B2283">
            <w:pPr>
              <w:pStyle w:val="BodyText"/>
              <w:numPr>
                <w:ilvl w:val="1"/>
                <w:numId w:val="46"/>
              </w:numPr>
              <w:suppressAutoHyphens/>
              <w:overflowPunct/>
              <w:autoSpaceDE/>
              <w:autoSpaceDN/>
              <w:adjustRightInd/>
              <w:spacing w:line="259" w:lineRule="auto"/>
              <w:textAlignment w:val="auto"/>
              <w:rPr>
                <w:sz w:val="21"/>
                <w:szCs w:val="21"/>
                <w:lang w:val="en-US"/>
              </w:rPr>
            </w:pPr>
            <w:r w:rsidRPr="00852199">
              <w:rPr>
                <w:lang w:val="en-US"/>
              </w:rPr>
              <w:t>Note: Aspects impacting on the periodicity is to be discussed under AI11.5</w:t>
            </w:r>
          </w:p>
        </w:tc>
      </w:tr>
    </w:tbl>
    <w:p w14:paraId="612D4506" w14:textId="1CC87FC0" w:rsidR="00F3798B" w:rsidRPr="00EF15AE" w:rsidRDefault="00F3798B" w:rsidP="00766C27"/>
    <w:p w14:paraId="436201AB" w14:textId="50B23DB3" w:rsidR="003A69D9" w:rsidRPr="00097667" w:rsidRDefault="003A69D9" w:rsidP="003A69D9">
      <w:pPr>
        <w:pStyle w:val="Heading3"/>
        <w:rPr>
          <w:rFonts w:eastAsia="Times New Roman"/>
          <w:u w:val="single"/>
          <w:lang w:eastAsia="en-US"/>
        </w:rPr>
      </w:pPr>
      <w:r>
        <w:t>Sync raster</w:t>
      </w:r>
    </w:p>
    <w:p w14:paraId="4A2D4F58" w14:textId="77777777" w:rsidR="004B2283" w:rsidRPr="002A300D" w:rsidRDefault="004B2283" w:rsidP="004B2283">
      <w:pPr>
        <w:rPr>
          <w:rFonts w:eastAsia="Malgun Gothic"/>
          <w:lang w:eastAsia="ko-KR"/>
        </w:rPr>
      </w:pPr>
      <w:r w:rsidRPr="002A300D">
        <w:t>5G NR introduced global frequency raster (i.e., sync raster) for cell search. The frequency position of a SSB, the corresponding GSCN and size of sync raster are pre-defined for each specified frequency range. An example of GSCN parameters and sync raster for above-3 MHz channel bandwidth is as below [</w:t>
      </w:r>
      <w:r w:rsidRPr="002A300D">
        <w:rPr>
          <w:rFonts w:eastAsia="Malgun Gothic"/>
          <w:lang w:eastAsia="ko-KR"/>
        </w:rPr>
        <w:t>13</w:t>
      </w:r>
      <w:r w:rsidRPr="002A300D">
        <w:t>].</w:t>
      </w:r>
    </w:p>
    <w:p w14:paraId="4749B35E" w14:textId="77777777" w:rsidR="004B2283" w:rsidRPr="002A300D" w:rsidRDefault="004B2283" w:rsidP="004B2283">
      <w:pPr>
        <w:jc w:val="center"/>
        <w:rPr>
          <w:rFonts w:eastAsia="Malgun Gothic"/>
          <w:b/>
          <w:bCs/>
          <w:lang w:eastAsia="ko-KR"/>
        </w:rPr>
      </w:pPr>
      <w:r w:rsidRPr="002A300D">
        <w:rPr>
          <w:rFonts w:eastAsia="Malgun Gothic"/>
          <w:b/>
          <w:bCs/>
          <w:lang w:eastAsia="ko-KR"/>
        </w:rPr>
        <w:t>Table 1. An example of GSCN parameters and sync raster for above 3MHz channel bandwidth</w:t>
      </w:r>
    </w:p>
    <w:tbl>
      <w:tblPr>
        <w:tblW w:w="0" w:type="auto"/>
        <w:tblInd w:w="4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40"/>
        <w:gridCol w:w="2970"/>
        <w:gridCol w:w="1530"/>
        <w:gridCol w:w="1530"/>
      </w:tblGrid>
      <w:tr w:rsidR="004B2283" w:rsidRPr="00C63D02" w14:paraId="32EB4052" w14:textId="77777777" w:rsidTr="00EF15AE">
        <w:trPr>
          <w:trHeight w:hRule="exact" w:val="559"/>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72F32A" w14:textId="77777777" w:rsidR="004B2283" w:rsidRPr="002A300D" w:rsidRDefault="004B2283" w:rsidP="00EF15AE">
            <w:pPr>
              <w:spacing w:after="0"/>
              <w:jc w:val="center"/>
            </w:pPr>
            <w:r w:rsidRPr="002A300D">
              <w:rPr>
                <w:b/>
                <w:bCs/>
              </w:rPr>
              <w:t>Range of frequencies (MHz)</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E7802D" w14:textId="77777777" w:rsidR="004B2283" w:rsidRPr="002A300D" w:rsidRDefault="004B2283" w:rsidP="00EF15AE">
            <w:pPr>
              <w:spacing w:after="0"/>
              <w:jc w:val="center"/>
            </w:pPr>
            <w:r w:rsidRPr="002A300D">
              <w:rPr>
                <w:b/>
                <w:bCs/>
              </w:rPr>
              <w:t>SS block frequency position SS</w:t>
            </w:r>
            <w:r w:rsidRPr="002A300D">
              <w:rPr>
                <w:b/>
                <w:bCs/>
                <w:vertAlign w:val="subscript"/>
              </w:rPr>
              <w:t>REF</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D2A2C" w14:textId="77777777" w:rsidR="004B2283" w:rsidRPr="002A300D" w:rsidRDefault="004B2283" w:rsidP="00EF15AE">
            <w:pPr>
              <w:spacing w:after="0"/>
              <w:jc w:val="center"/>
            </w:pPr>
            <w:r w:rsidRPr="002A300D">
              <w:rPr>
                <w:b/>
                <w:bCs/>
              </w:rPr>
              <w:t>GSCN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B79C13" w14:textId="77777777" w:rsidR="004B2283" w:rsidRPr="002A300D" w:rsidRDefault="004B2283" w:rsidP="00EF15AE">
            <w:pPr>
              <w:spacing w:after="0"/>
              <w:jc w:val="center"/>
            </w:pPr>
            <w:r w:rsidRPr="002A300D">
              <w:rPr>
                <w:b/>
                <w:bCs/>
              </w:rPr>
              <w:t>Range of GSCN</w:t>
            </w:r>
          </w:p>
        </w:tc>
      </w:tr>
      <w:tr w:rsidR="004B2283" w:rsidRPr="00C63D02" w14:paraId="4F99C9F6" w14:textId="77777777" w:rsidTr="00EF15AE">
        <w:trPr>
          <w:trHeight w:hRule="exact" w:val="1000"/>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0F6535" w14:textId="77777777" w:rsidR="004B2283" w:rsidRPr="002A300D" w:rsidRDefault="004B2283" w:rsidP="00EF15AE">
            <w:pPr>
              <w:spacing w:after="0"/>
            </w:pPr>
            <w:r w:rsidRPr="002A300D">
              <w:t>0 – 3000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A4672" w14:textId="77777777" w:rsidR="004B2283" w:rsidRPr="002A300D" w:rsidRDefault="004B2283" w:rsidP="00EF15AE">
            <w:pPr>
              <w:spacing w:after="0"/>
            </w:pPr>
            <w:r w:rsidRPr="002A300D">
              <w:t>N * 1200 kHz + M * 50 kHz,</w:t>
            </w:r>
          </w:p>
          <w:p w14:paraId="7A5D52FC" w14:textId="77777777" w:rsidR="004B2283" w:rsidRPr="002A300D" w:rsidRDefault="004B2283" w:rsidP="00EF15AE">
            <w:pPr>
              <w:spacing w:after="0"/>
            </w:pPr>
            <w:r w:rsidRPr="002A300D">
              <w:t>N = 1:2499, M ϵ {1,3,5}</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458A00" w14:textId="77777777" w:rsidR="004B2283" w:rsidRPr="002A300D" w:rsidRDefault="004B2283" w:rsidP="00EF15AE">
            <w:pPr>
              <w:spacing w:after="0"/>
            </w:pPr>
            <w:r w:rsidRPr="002A300D">
              <w:t>3N + (M-3)/2</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CC16F7" w14:textId="77777777" w:rsidR="004B2283" w:rsidRPr="002A300D" w:rsidRDefault="004B2283" w:rsidP="00EF15AE">
            <w:pPr>
              <w:spacing w:after="0"/>
            </w:pPr>
            <w:r w:rsidRPr="002A300D">
              <w:t>2</w:t>
            </w:r>
            <w:r w:rsidRPr="002A300D">
              <w:rPr>
                <w:vertAlign w:val="superscript"/>
              </w:rPr>
              <w:t>2</w:t>
            </w:r>
            <w:r w:rsidRPr="002A300D">
              <w:t xml:space="preserve"> – 7498</w:t>
            </w:r>
          </w:p>
        </w:tc>
      </w:tr>
      <w:tr w:rsidR="004B2283" w:rsidRPr="00C63D02" w14:paraId="630DB534" w14:textId="77777777" w:rsidTr="00EF15AE">
        <w:trPr>
          <w:trHeight w:hRule="exact" w:val="991"/>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5C01A" w14:textId="77777777" w:rsidR="004B2283" w:rsidRPr="002A300D" w:rsidRDefault="004B2283" w:rsidP="00EF15AE">
            <w:pPr>
              <w:spacing w:after="0"/>
            </w:pPr>
            <w:r w:rsidRPr="002A300D">
              <w:t>3000 – 24250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078833" w14:textId="77777777" w:rsidR="004B2283" w:rsidRPr="002A300D" w:rsidRDefault="004B2283" w:rsidP="00EF15AE">
            <w:pPr>
              <w:spacing w:after="0"/>
            </w:pPr>
            <w:r w:rsidRPr="002A300D">
              <w:t xml:space="preserve">3000 MHz + N * 1.44 MHz, </w:t>
            </w:r>
          </w:p>
          <w:p w14:paraId="6200F5CD" w14:textId="77777777" w:rsidR="004B2283" w:rsidRPr="002A300D" w:rsidRDefault="004B2283" w:rsidP="00EF15AE">
            <w:pPr>
              <w:spacing w:after="0"/>
            </w:pPr>
            <w:r w:rsidRPr="002A300D">
              <w:t>N = 0:14756</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29B2E" w14:textId="77777777" w:rsidR="004B2283" w:rsidRPr="002A300D" w:rsidRDefault="004B2283" w:rsidP="00EF15AE">
            <w:pPr>
              <w:spacing w:after="0"/>
            </w:pPr>
            <w:r w:rsidRPr="002A300D">
              <w:t>7499 + 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680827" w14:textId="77777777" w:rsidR="004B2283" w:rsidRPr="002A300D" w:rsidRDefault="004B2283" w:rsidP="00EF15AE">
            <w:pPr>
              <w:spacing w:after="0"/>
            </w:pPr>
            <w:r w:rsidRPr="002A300D">
              <w:t>7499 – 22255</w:t>
            </w:r>
          </w:p>
        </w:tc>
      </w:tr>
      <w:tr w:rsidR="004B2283" w:rsidRPr="00C63D02" w14:paraId="75059466" w14:textId="77777777" w:rsidTr="00EF15AE">
        <w:trPr>
          <w:trHeight w:hRule="exact" w:val="991"/>
        </w:trPr>
        <w:tc>
          <w:tcPr>
            <w:tcW w:w="2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ED8175" w14:textId="77777777" w:rsidR="004B2283" w:rsidRPr="002A300D" w:rsidRDefault="004B2283" w:rsidP="00EF15AE">
            <w:pPr>
              <w:spacing w:after="0"/>
            </w:pPr>
            <w:r w:rsidRPr="002A300D">
              <w:t>24250 – 100000</w:t>
            </w:r>
          </w:p>
        </w:tc>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8C18C0" w14:textId="77777777" w:rsidR="004B2283" w:rsidRPr="002A300D" w:rsidRDefault="004B2283" w:rsidP="00EF15AE">
            <w:pPr>
              <w:spacing w:after="0"/>
            </w:pPr>
            <w:r w:rsidRPr="002A300D">
              <w:t xml:space="preserve">24250.08 MHz + N * 17.28 MHz, </w:t>
            </w:r>
          </w:p>
          <w:p w14:paraId="1A9E873F" w14:textId="77777777" w:rsidR="004B2283" w:rsidRPr="002A300D" w:rsidRDefault="004B2283" w:rsidP="00EF15AE">
            <w:pPr>
              <w:spacing w:after="0"/>
            </w:pPr>
            <w:r w:rsidRPr="002A300D">
              <w:t>N = 0:4383</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B73B5A" w14:textId="77777777" w:rsidR="004B2283" w:rsidRPr="002A300D" w:rsidRDefault="004B2283" w:rsidP="00EF15AE">
            <w:pPr>
              <w:spacing w:after="0"/>
            </w:pPr>
            <w:r w:rsidRPr="002A300D">
              <w:t>22256 + N</w:t>
            </w:r>
          </w:p>
        </w:tc>
        <w:tc>
          <w:tcPr>
            <w:tcW w:w="1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6CBFC3" w14:textId="77777777" w:rsidR="004B2283" w:rsidRPr="002A300D" w:rsidRDefault="004B2283" w:rsidP="00EF15AE">
            <w:pPr>
              <w:spacing w:after="0"/>
            </w:pPr>
            <w:r w:rsidRPr="002A300D">
              <w:t>22256 – 26639</w:t>
            </w:r>
          </w:p>
        </w:tc>
      </w:tr>
    </w:tbl>
    <w:p w14:paraId="721AF0DB" w14:textId="77777777" w:rsidR="004B2283" w:rsidRPr="002A300D" w:rsidRDefault="004B2283" w:rsidP="004B2283">
      <w:pPr>
        <w:spacing w:before="120"/>
      </w:pPr>
      <w:r w:rsidRPr="002A300D">
        <w:t>5G NR has specified 26.6k entries of synchronization raster to enable flexible deployments for large number of bands supported by 5G NR. While many UE vendors have optimized the cell search process to reduce the overall initial access time, the large number of sync entries still represent high complexity and high energy consumption burden for the UEs. For 6G, there would be benefits to study further methods to reduce search complexity and time by enabling smaller sync raster entries. For example, methods could lean on leveraging network and/or UE specific information (such as supported bandwidth) for reduction of potential sync raster entries.</w:t>
      </w:r>
    </w:p>
    <w:p w14:paraId="0E96FFAB" w14:textId="77777777" w:rsidR="004B2283" w:rsidRPr="004B2283" w:rsidRDefault="004B2283" w:rsidP="004B2283">
      <w:pPr>
        <w:rPr>
          <w:i/>
          <w:iCs/>
        </w:rPr>
      </w:pPr>
      <w:r w:rsidRPr="00A43AC1">
        <w:rPr>
          <w:b/>
          <w:bCs/>
          <w:u w:val="single"/>
        </w:rPr>
        <w:t xml:space="preserve">Proposal </w:t>
      </w:r>
      <w:r w:rsidRPr="00A43AC1">
        <w:rPr>
          <w:rFonts w:eastAsia="Malgun Gothic"/>
          <w:b/>
          <w:bCs/>
          <w:u w:val="single"/>
          <w:lang w:eastAsia="ko-KR"/>
        </w:rPr>
        <w:t>11</w:t>
      </w:r>
      <w:r w:rsidRPr="00A43AC1">
        <w:rPr>
          <w:b/>
          <w:bCs/>
          <w:u w:val="single"/>
        </w:rPr>
        <w:t>:</w:t>
      </w:r>
      <w:r w:rsidRPr="004B2283">
        <w:rPr>
          <w:i/>
          <w:iCs/>
        </w:rPr>
        <w:t xml:space="preserve"> Study sync raster enhancement to reduce cell search complexity and search time.</w:t>
      </w:r>
    </w:p>
    <w:p w14:paraId="3385CDF6" w14:textId="77777777" w:rsidR="004B2283" w:rsidRDefault="004B2283" w:rsidP="004B2283">
      <w:pPr>
        <w:rPr>
          <w:i/>
          <w:iCs/>
        </w:rPr>
      </w:pPr>
    </w:p>
    <w:p w14:paraId="3F245F0B" w14:textId="3C117AF3" w:rsidR="003A69D9" w:rsidRPr="00097667" w:rsidRDefault="003A69D9" w:rsidP="003A69D9">
      <w:pPr>
        <w:pStyle w:val="Heading3"/>
        <w:rPr>
          <w:rFonts w:eastAsia="Times New Roman"/>
          <w:u w:val="single"/>
          <w:lang w:eastAsia="en-US"/>
        </w:rPr>
      </w:pPr>
      <w:r>
        <w:t>SSB structure</w:t>
      </w:r>
    </w:p>
    <w:p w14:paraId="567E30E9" w14:textId="77777777" w:rsidR="004B2283" w:rsidRPr="002A300D" w:rsidRDefault="004B2283" w:rsidP="004B2283">
      <w:r w:rsidRPr="002A300D">
        <w:t xml:space="preserve">5G NR SSB is transmitted over four consecutive OFDM symbols and the SSB bandwidth is 20 RBs. One SSB includes PSS, SSS and PBCH with a time and frequency domain multiplexing structure of the SSB is as shown below. The PSS and SSS sequence </w:t>
      </w:r>
      <w:r w:rsidRPr="002A300D">
        <w:rPr>
          <w:rFonts w:eastAsia="Malgun Gothic"/>
          <w:lang w:eastAsia="ko-KR"/>
        </w:rPr>
        <w:t>are</w:t>
      </w:r>
      <w:r w:rsidRPr="002A300D">
        <w:t xml:space="preserve"> each mapped to 127 subcarriers and transmitted over a bandwidth of </w:t>
      </w:r>
      <w:r w:rsidRPr="002A300D">
        <w:lastRenderedPageBreak/>
        <w:t>12 RBs at the 1</w:t>
      </w:r>
      <w:r w:rsidRPr="002A300D">
        <w:rPr>
          <w:vertAlign w:val="superscript"/>
        </w:rPr>
        <w:t>st</w:t>
      </w:r>
      <w:r w:rsidRPr="002A300D">
        <w:t xml:space="preserve"> and 3</w:t>
      </w:r>
      <w:r w:rsidRPr="002A300D">
        <w:rPr>
          <w:vertAlign w:val="superscript"/>
        </w:rPr>
        <w:t>rd</w:t>
      </w:r>
      <w:r w:rsidRPr="002A300D">
        <w:t xml:space="preserve"> symbol. The PBCH transmission bandwidth is 20 RBs at the 2</w:t>
      </w:r>
      <w:r w:rsidRPr="002A300D">
        <w:rPr>
          <w:vertAlign w:val="superscript"/>
        </w:rPr>
        <w:t>nd</w:t>
      </w:r>
      <w:r w:rsidRPr="002A300D">
        <w:t xml:space="preserve"> and 4</w:t>
      </w:r>
      <w:r w:rsidRPr="002A300D">
        <w:rPr>
          <w:vertAlign w:val="superscript"/>
        </w:rPr>
        <w:t>th</w:t>
      </w:r>
      <w:r w:rsidRPr="002A300D">
        <w:t xml:space="preserve"> symbol and 48 subcarriers above and below SSS transmission at the 3</w:t>
      </w:r>
      <w:r w:rsidRPr="002A300D">
        <w:rPr>
          <w:vertAlign w:val="superscript"/>
        </w:rPr>
        <w:t>rd</w:t>
      </w:r>
      <w:r w:rsidRPr="002A300D">
        <w:t xml:space="preserve"> symbol. </w:t>
      </w:r>
    </w:p>
    <w:p w14:paraId="4227409F" w14:textId="77777777" w:rsidR="004B2283" w:rsidRPr="002A300D" w:rsidRDefault="004B2283" w:rsidP="004B2283">
      <w:r w:rsidRPr="002A300D">
        <w:t xml:space="preserve">6GR is envisioned to support a wide range of UE device types with different UE capabilities in a single RAT. Certain UE type (e.g., low-cost RedCap UE) may only support a minimum channel bandwidth (to be decided in next RAN plenary) e.g., 3 to 5 MHz and thus may not be able to receive a 6G SSB based on same 5G SSB structure. </w:t>
      </w:r>
    </w:p>
    <w:p w14:paraId="76E6F5C4" w14:textId="77777777" w:rsidR="004B2283" w:rsidRPr="002A300D" w:rsidRDefault="004B2283" w:rsidP="004B2283"/>
    <w:p w14:paraId="156F5086" w14:textId="77777777" w:rsidR="004B2283" w:rsidRPr="002A300D" w:rsidRDefault="004B2283" w:rsidP="004B2283">
      <w:pPr>
        <w:jc w:val="center"/>
        <w:rPr>
          <w:rFonts w:eastAsia="Malgun Gothic"/>
          <w:lang w:eastAsia="ko-KR"/>
        </w:rPr>
      </w:pPr>
      <w:r w:rsidRPr="00C63D02">
        <w:object w:dxaOrig="14791" w:dyaOrig="7665" w14:anchorId="01516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78pt" o:ole="">
            <v:imagedata r:id="rId12" o:title=""/>
          </v:shape>
          <o:OLEObject Type="Embed" ProgID="Visio.Drawing.15" ShapeID="_x0000_i1025" DrawAspect="Content" ObjectID="_1824041717" r:id="rId13"/>
        </w:object>
      </w:r>
    </w:p>
    <w:p w14:paraId="6A70E2F1" w14:textId="77777777" w:rsidR="004B2283" w:rsidRPr="002A300D" w:rsidRDefault="004B2283" w:rsidP="004B2283">
      <w:pPr>
        <w:jc w:val="center"/>
        <w:rPr>
          <w:rFonts w:eastAsia="Malgun Gothic"/>
          <w:b/>
          <w:bCs/>
          <w:lang w:eastAsia="ko-KR"/>
        </w:rPr>
      </w:pPr>
      <w:r w:rsidRPr="002A300D">
        <w:rPr>
          <w:rFonts w:eastAsia="Malgun Gothic"/>
          <w:b/>
          <w:bCs/>
          <w:lang w:eastAsia="ko-KR"/>
        </w:rPr>
        <w:t>Figure 1. Examples of possible 6GR SSB structures</w:t>
      </w:r>
    </w:p>
    <w:p w14:paraId="07BF3595" w14:textId="77777777" w:rsidR="004B2283" w:rsidRPr="002A300D" w:rsidRDefault="004B2283" w:rsidP="004B2283">
      <w:r w:rsidRPr="002A300D">
        <w:t xml:space="preserve">To address this, we think a unified framework with flexible SSB structure can be helpful. The framework can include a common SSB structure with a bandwidth based on the supported minimum channel bandwidth (e.g., 3 MHz) so it can be received by all device types supported in 6GR, i.e. common for all device types. The common SSB can include a basic PBCH and additional PBCH transmissions can be multiplexed in time domain with the common SSB within the same bandwidth. For advanced device types capable of operating in large bandwidth, the additional PBCH can be multiplexed with common SSB in frequency domain to reduce the access latency as shown in Figure 1. </w:t>
      </w:r>
    </w:p>
    <w:p w14:paraId="5FD707F5" w14:textId="77777777" w:rsidR="004B2283" w:rsidRPr="004B2283" w:rsidRDefault="004B2283" w:rsidP="004B2283">
      <w:pPr>
        <w:rPr>
          <w:i/>
          <w:iCs/>
        </w:rPr>
      </w:pPr>
      <w:r w:rsidRPr="00A43AC1">
        <w:rPr>
          <w:b/>
          <w:bCs/>
          <w:u w:val="single"/>
        </w:rPr>
        <w:t xml:space="preserve">Proposal </w:t>
      </w:r>
      <w:r w:rsidRPr="00A43AC1">
        <w:rPr>
          <w:rFonts w:eastAsia="Malgun Gothic"/>
          <w:b/>
          <w:bCs/>
          <w:u w:val="single"/>
          <w:lang w:eastAsia="ko-KR"/>
        </w:rPr>
        <w:t>12</w:t>
      </w:r>
      <w:r w:rsidRPr="004B2283">
        <w:rPr>
          <w:b/>
          <w:bCs/>
          <w:i/>
          <w:iCs/>
          <w:u w:val="single"/>
        </w:rPr>
        <w:t>:</w:t>
      </w:r>
      <w:r w:rsidRPr="004B2283">
        <w:rPr>
          <w:i/>
          <w:iCs/>
        </w:rPr>
        <w:t xml:space="preserve"> Study flexible cell access signals, e.g., common SSB for multiple device types.</w:t>
      </w:r>
    </w:p>
    <w:p w14:paraId="4D775C89" w14:textId="286B1701" w:rsidR="004B2283" w:rsidRDefault="004B2283" w:rsidP="004B2283">
      <w:pPr>
        <w:rPr>
          <w:i/>
          <w:iCs/>
        </w:rPr>
      </w:pPr>
    </w:p>
    <w:p w14:paraId="34660199" w14:textId="4BD73B2B" w:rsidR="003A69D9" w:rsidRPr="00097667" w:rsidRDefault="003A69D9" w:rsidP="003A69D9">
      <w:pPr>
        <w:pStyle w:val="Heading3"/>
        <w:rPr>
          <w:rFonts w:eastAsia="Times New Roman"/>
          <w:u w:val="single"/>
          <w:lang w:eastAsia="en-US"/>
        </w:rPr>
      </w:pPr>
      <w:r>
        <w:t>SSB periodicity</w:t>
      </w:r>
    </w:p>
    <w:p w14:paraId="00E6047E" w14:textId="77777777" w:rsidR="004B2283" w:rsidRPr="002A300D" w:rsidRDefault="004B2283" w:rsidP="004B2283">
      <w:r w:rsidRPr="002A300D">
        <w:t xml:space="preserve">In 5G NES feature, significant energy saving gain (ESG) is observed in evaluation of time domain adaptation of always-on (AO)-SSB transmissions. The adaptation includes for example sparse AO-SSB transmission with a 160-ms periodicity instead of 20-ms periodicity. To standardize this sparse SSB transmission is however challenging in 5G NR, because all legacy UEs are designed and implemented with an assumption of 20-ms periodicity in cell search as specified in TS 38.213. </w:t>
      </w:r>
    </w:p>
    <w:p w14:paraId="134714A4" w14:textId="77777777" w:rsidR="004B2283" w:rsidRPr="002A300D" w:rsidRDefault="004B2283" w:rsidP="004B2283">
      <w:r w:rsidRPr="002A300D">
        <w:t xml:space="preserve">We think 6GR inception provides a good opportunity to re-design this baseline without consideration of legacy UEs. In addition, we prefer to achieve a balance between ESG gain of the sparse SSB transmission and the impact on UE cell search complexity and battery consumption. For example, adaptive initial access signaling can be beneficial using OD-SSB transmissions adapted to the UE request or network configuration in combination of sparse AO-SSB transmission with a periodicity of at least 160ms. </w:t>
      </w:r>
    </w:p>
    <w:p w14:paraId="5A956421" w14:textId="2840FBA1" w:rsidR="00007637" w:rsidRDefault="004B2283" w:rsidP="003A69D9">
      <w:pPr>
        <w:rPr>
          <w:i/>
          <w:iCs/>
        </w:rPr>
      </w:pPr>
      <w:r w:rsidRPr="00A43AC1">
        <w:rPr>
          <w:b/>
          <w:bCs/>
          <w:u w:val="single"/>
        </w:rPr>
        <w:t xml:space="preserve">Proposal </w:t>
      </w:r>
      <w:r w:rsidRPr="00A43AC1">
        <w:rPr>
          <w:rFonts w:eastAsia="Malgun Gothic"/>
          <w:b/>
          <w:bCs/>
          <w:u w:val="single"/>
          <w:lang w:eastAsia="ko-KR"/>
        </w:rPr>
        <w:t>13</w:t>
      </w:r>
      <w:r w:rsidRPr="00A43AC1">
        <w:rPr>
          <w:b/>
          <w:bCs/>
          <w:u w:val="single"/>
        </w:rPr>
        <w:t>:</w:t>
      </w:r>
      <w:r w:rsidRPr="004B2283">
        <w:rPr>
          <w:i/>
          <w:iCs/>
        </w:rPr>
        <w:t xml:space="preserve"> Study initial access signaling including e.g. a combination of sparse SSB transmission with 160-ms or larger periodicity and adaptive on-demand SSB transmissions.</w:t>
      </w:r>
    </w:p>
    <w:p w14:paraId="33AC64E5" w14:textId="77777777" w:rsidR="0099246D" w:rsidRDefault="0099246D" w:rsidP="003A69D9">
      <w:pPr>
        <w:rPr>
          <w:i/>
          <w:iCs/>
        </w:rPr>
      </w:pPr>
    </w:p>
    <w:p w14:paraId="414C99E3" w14:textId="5EFFE5E2" w:rsidR="0099246D" w:rsidRPr="00097667" w:rsidRDefault="0099246D" w:rsidP="0099246D">
      <w:pPr>
        <w:pStyle w:val="Heading2"/>
        <w:overflowPunct/>
        <w:autoSpaceDE/>
        <w:autoSpaceDN/>
        <w:adjustRightInd/>
        <w:textAlignment w:val="auto"/>
        <w:rPr>
          <w:rFonts w:eastAsia="Times New Roman"/>
          <w:u w:val="single"/>
          <w:lang w:eastAsia="en-US"/>
        </w:rPr>
      </w:pPr>
      <w:r>
        <w:t>Bandwidth management</w:t>
      </w:r>
    </w:p>
    <w:p w14:paraId="159930EC" w14:textId="77777777" w:rsidR="00A43AC1" w:rsidRPr="002A300D" w:rsidRDefault="00A43AC1" w:rsidP="00A43AC1">
      <w:pPr>
        <w:rPr>
          <w:b/>
          <w:bCs/>
          <w:u w:val="single"/>
        </w:rPr>
      </w:pPr>
      <w:r w:rsidRPr="002A300D">
        <w:rPr>
          <w:b/>
          <w:bCs/>
          <w:u w:val="single"/>
        </w:rPr>
        <w:t>Smallest maximum supported UE bandwidth</w:t>
      </w:r>
    </w:p>
    <w:p w14:paraId="30F68A6D" w14:textId="77777777" w:rsidR="00A43AC1" w:rsidRPr="002A300D" w:rsidRDefault="00A43AC1" w:rsidP="00A43AC1">
      <w:r w:rsidRPr="002A300D">
        <w:lastRenderedPageBreak/>
        <w:t>In RAN1#122bis, RAN1 made following agreement on the smallest maximum supported UE bandwidth:</w:t>
      </w:r>
    </w:p>
    <w:tbl>
      <w:tblPr>
        <w:tblStyle w:val="TableGrid"/>
        <w:tblW w:w="0" w:type="auto"/>
        <w:tblLook w:val="04A0" w:firstRow="1" w:lastRow="0" w:firstColumn="1" w:lastColumn="0" w:noHBand="0" w:noVBand="1"/>
      </w:tblPr>
      <w:tblGrid>
        <w:gridCol w:w="9350"/>
      </w:tblGrid>
      <w:tr w:rsidR="00A43AC1" w:rsidRPr="00C63D02" w14:paraId="66C9747C" w14:textId="77777777" w:rsidTr="00EF15AE">
        <w:tc>
          <w:tcPr>
            <w:tcW w:w="9350" w:type="dxa"/>
          </w:tcPr>
          <w:p w14:paraId="7D295661" w14:textId="77777777" w:rsidR="00A43AC1" w:rsidRPr="002A300D" w:rsidRDefault="00A43AC1" w:rsidP="00EF15AE">
            <w:pPr>
              <w:rPr>
                <w:rFonts w:eastAsia="DengXian"/>
                <w:highlight w:val="green"/>
              </w:rPr>
            </w:pPr>
            <w:r w:rsidRPr="002A300D">
              <w:rPr>
                <w:rFonts w:eastAsia="DengXian"/>
                <w:highlight w:val="green"/>
              </w:rPr>
              <w:t>Agreement</w:t>
            </w:r>
          </w:p>
          <w:p w14:paraId="35E3BED3" w14:textId="77777777" w:rsidR="00A43AC1" w:rsidRPr="002A300D" w:rsidRDefault="00A43AC1" w:rsidP="00A43AC1">
            <w:pPr>
              <w:numPr>
                <w:ilvl w:val="0"/>
                <w:numId w:val="41"/>
              </w:numPr>
              <w:overflowPunct/>
              <w:autoSpaceDE/>
              <w:autoSpaceDN/>
              <w:adjustRightInd/>
              <w:spacing w:after="0" w:line="252" w:lineRule="auto"/>
              <w:contextualSpacing/>
              <w:jc w:val="left"/>
              <w:textAlignment w:val="auto"/>
              <w:rPr>
                <w:rFonts w:ascii="Times" w:eastAsia="Batang" w:hAnsi="Times"/>
                <w:lang w:eastAsia="x-none"/>
              </w:rPr>
            </w:pPr>
            <w:r w:rsidRPr="002A300D">
              <w:rPr>
                <w:rFonts w:ascii="Times" w:eastAsia="Batang" w:hAnsi="Times"/>
                <w:lang w:eastAsia="x-none"/>
              </w:rPr>
              <w:t>Study</w:t>
            </w:r>
            <w:r w:rsidRPr="002A300D">
              <w:rPr>
                <w:rFonts w:ascii="Times" w:eastAsia="DengXian" w:hAnsi="Times"/>
              </w:rPr>
              <w:t xml:space="preserve"> </w:t>
            </w:r>
            <w:r w:rsidRPr="002A300D">
              <w:rPr>
                <w:rFonts w:ascii="Times" w:eastAsia="Yu Mincho" w:hAnsi="Times"/>
              </w:rPr>
              <w:t xml:space="preserve">the following smallest maximum </w:t>
            </w:r>
            <w:r w:rsidRPr="002A300D">
              <w:rPr>
                <w:rFonts w:ascii="Times" w:eastAsia="Batang" w:hAnsi="Times"/>
                <w:lang w:eastAsia="x-none"/>
              </w:rPr>
              <w:t xml:space="preserve">supported </w:t>
            </w:r>
            <w:r w:rsidRPr="002A300D">
              <w:rPr>
                <w:rFonts w:ascii="Times" w:eastAsia="Yu Mincho" w:hAnsi="Times"/>
              </w:rPr>
              <w:t xml:space="preserve">RF and BB </w:t>
            </w:r>
            <w:r w:rsidRPr="002A300D">
              <w:rPr>
                <w:rFonts w:ascii="Times" w:eastAsia="Batang" w:hAnsi="Times"/>
                <w:lang w:eastAsia="x-none"/>
              </w:rPr>
              <w:t>UE BW</w:t>
            </w:r>
            <w:r w:rsidRPr="002A300D">
              <w:rPr>
                <w:rFonts w:ascii="Times" w:eastAsia="Yu Mincho" w:hAnsi="Times"/>
              </w:rPr>
              <w:t xml:space="preserve"> without spectrum aggregation for </w:t>
            </w:r>
            <w:r w:rsidRPr="002A300D">
              <w:rPr>
                <w:rFonts w:ascii="Times" w:eastAsia="DengXian" w:hAnsi="Times"/>
              </w:rPr>
              <w:t xml:space="preserve">at least one </w:t>
            </w:r>
            <w:r w:rsidRPr="002A300D">
              <w:rPr>
                <w:rFonts w:ascii="Times" w:eastAsia="Yu Mincho" w:hAnsi="Times"/>
              </w:rPr>
              <w:t>low-tier device type supported by 6GR framework</w:t>
            </w:r>
            <w:r w:rsidRPr="002A300D">
              <w:rPr>
                <w:rFonts w:ascii="Times" w:eastAsia="Batang" w:hAnsi="Times"/>
                <w:lang w:eastAsia="x-none"/>
              </w:rPr>
              <w:t xml:space="preserve"> </w:t>
            </w:r>
            <w:r w:rsidRPr="002A300D">
              <w:rPr>
                <w:rFonts w:ascii="Times" w:eastAsia="DengXian" w:hAnsi="Times"/>
              </w:rPr>
              <w:t>from physical layer perspective, subject to further discussion and confirmation in RAN</w:t>
            </w:r>
          </w:p>
          <w:p w14:paraId="7D1C7A97" w14:textId="77777777" w:rsidR="00A43AC1" w:rsidRPr="002A300D" w:rsidRDefault="00A43AC1" w:rsidP="00A43AC1">
            <w:pPr>
              <w:numPr>
                <w:ilvl w:val="1"/>
                <w:numId w:val="41"/>
              </w:numPr>
              <w:overflowPunct/>
              <w:autoSpaceDE/>
              <w:autoSpaceDN/>
              <w:adjustRightInd/>
              <w:spacing w:after="0" w:line="252" w:lineRule="auto"/>
              <w:contextualSpacing/>
              <w:textAlignment w:val="auto"/>
              <w:rPr>
                <w:rFonts w:eastAsia="Batang"/>
                <w:lang w:eastAsia="x-none"/>
              </w:rPr>
            </w:pPr>
            <w:r w:rsidRPr="002A300D">
              <w:rPr>
                <w:rFonts w:eastAsia="Batang"/>
                <w:lang w:eastAsia="x-none"/>
              </w:rPr>
              <w:t>Opt1: 3MHz</w:t>
            </w:r>
          </w:p>
          <w:p w14:paraId="4898002C" w14:textId="77777777" w:rsidR="00A43AC1" w:rsidRPr="002A300D" w:rsidRDefault="00A43AC1" w:rsidP="00A43AC1">
            <w:pPr>
              <w:numPr>
                <w:ilvl w:val="1"/>
                <w:numId w:val="41"/>
              </w:numPr>
              <w:overflowPunct/>
              <w:autoSpaceDE/>
              <w:autoSpaceDN/>
              <w:adjustRightInd/>
              <w:spacing w:after="0" w:line="252" w:lineRule="auto"/>
              <w:contextualSpacing/>
              <w:textAlignment w:val="auto"/>
              <w:rPr>
                <w:rFonts w:eastAsia="Batang"/>
                <w:lang w:eastAsia="x-none"/>
              </w:rPr>
            </w:pPr>
            <w:r w:rsidRPr="002A300D">
              <w:rPr>
                <w:rFonts w:eastAsia="Batang"/>
                <w:lang w:eastAsia="x-none"/>
              </w:rPr>
              <w:t>Opt2: 5MHz</w:t>
            </w:r>
          </w:p>
          <w:p w14:paraId="0A4B61A4" w14:textId="77777777" w:rsidR="00A43AC1" w:rsidRPr="002A300D" w:rsidRDefault="00A43AC1" w:rsidP="00A43AC1">
            <w:pPr>
              <w:numPr>
                <w:ilvl w:val="1"/>
                <w:numId w:val="41"/>
              </w:numPr>
              <w:overflowPunct/>
              <w:autoSpaceDE/>
              <w:autoSpaceDN/>
              <w:adjustRightInd/>
              <w:spacing w:after="0" w:line="252" w:lineRule="auto"/>
              <w:contextualSpacing/>
              <w:textAlignment w:val="auto"/>
              <w:rPr>
                <w:rFonts w:eastAsia="Batang"/>
                <w:lang w:eastAsia="x-none"/>
              </w:rPr>
            </w:pPr>
            <w:r w:rsidRPr="002A300D">
              <w:rPr>
                <w:rFonts w:eastAsia="Batang"/>
                <w:lang w:eastAsia="x-none"/>
              </w:rPr>
              <w:t>Opt3: 10MHz</w:t>
            </w:r>
          </w:p>
          <w:p w14:paraId="08ED9943" w14:textId="77777777" w:rsidR="00A43AC1" w:rsidRPr="002A300D" w:rsidRDefault="00A43AC1" w:rsidP="00A43AC1">
            <w:pPr>
              <w:numPr>
                <w:ilvl w:val="1"/>
                <w:numId w:val="41"/>
              </w:numPr>
              <w:overflowPunct/>
              <w:autoSpaceDE/>
              <w:autoSpaceDN/>
              <w:adjustRightInd/>
              <w:spacing w:after="0" w:line="252" w:lineRule="auto"/>
              <w:contextualSpacing/>
              <w:textAlignment w:val="auto"/>
              <w:rPr>
                <w:rFonts w:eastAsia="Batang"/>
                <w:lang w:eastAsia="x-none"/>
              </w:rPr>
            </w:pPr>
            <w:r w:rsidRPr="002A300D">
              <w:rPr>
                <w:rFonts w:eastAsia="Batang"/>
                <w:lang w:eastAsia="x-none"/>
              </w:rPr>
              <w:t>Opt4: 20MHz</w:t>
            </w:r>
          </w:p>
          <w:p w14:paraId="1E1D5A29" w14:textId="77777777" w:rsidR="00A43AC1" w:rsidRPr="002A300D" w:rsidRDefault="00A43AC1" w:rsidP="00A43AC1">
            <w:pPr>
              <w:numPr>
                <w:ilvl w:val="1"/>
                <w:numId w:val="41"/>
              </w:numPr>
              <w:overflowPunct/>
              <w:autoSpaceDE/>
              <w:autoSpaceDN/>
              <w:adjustRightInd/>
              <w:spacing w:after="0" w:line="252" w:lineRule="auto"/>
              <w:contextualSpacing/>
              <w:textAlignment w:val="auto"/>
              <w:rPr>
                <w:rFonts w:eastAsia="Batang"/>
                <w:lang w:eastAsia="x-none"/>
              </w:rPr>
            </w:pPr>
            <w:r w:rsidRPr="002A300D">
              <w:rPr>
                <w:rFonts w:eastAsia="Batang"/>
                <w:lang w:eastAsia="x-none"/>
              </w:rPr>
              <w:t>FFS: the UL bandwidth may be different to the DL bandwidth</w:t>
            </w:r>
          </w:p>
          <w:p w14:paraId="6718A0EC" w14:textId="77777777" w:rsidR="00A43AC1" w:rsidRPr="002A300D" w:rsidRDefault="00A43AC1" w:rsidP="00A43AC1">
            <w:pPr>
              <w:numPr>
                <w:ilvl w:val="1"/>
                <w:numId w:val="41"/>
              </w:numPr>
              <w:overflowPunct/>
              <w:autoSpaceDE/>
              <w:autoSpaceDN/>
              <w:adjustRightInd/>
              <w:spacing w:after="0" w:line="252" w:lineRule="auto"/>
              <w:contextualSpacing/>
              <w:textAlignment w:val="auto"/>
              <w:rPr>
                <w:rFonts w:eastAsia="Batang"/>
                <w:lang w:eastAsia="x-none"/>
              </w:rPr>
            </w:pPr>
            <w:r w:rsidRPr="002A300D">
              <w:rPr>
                <w:rFonts w:eastAsia="Batang"/>
                <w:lang w:eastAsia="x-none"/>
              </w:rPr>
              <w:t xml:space="preserve">FFS: the </w:t>
            </w:r>
            <w:r w:rsidRPr="002A300D">
              <w:rPr>
                <w:rFonts w:eastAsia="DengXian"/>
              </w:rPr>
              <w:t>bandwidth value</w:t>
            </w:r>
            <w:r w:rsidRPr="002A300D">
              <w:rPr>
                <w:rFonts w:eastAsia="Batang"/>
                <w:lang w:eastAsia="x-none"/>
              </w:rPr>
              <w:t xml:space="preserve"> may be different for different SCS, duplex modes, and bands.</w:t>
            </w:r>
          </w:p>
          <w:p w14:paraId="36E26942" w14:textId="77777777" w:rsidR="00A43AC1" w:rsidRPr="002A300D" w:rsidRDefault="00A43AC1" w:rsidP="00A43AC1">
            <w:pPr>
              <w:numPr>
                <w:ilvl w:val="1"/>
                <w:numId w:val="41"/>
              </w:numPr>
              <w:overflowPunct/>
              <w:autoSpaceDE/>
              <w:autoSpaceDN/>
              <w:adjustRightInd/>
              <w:spacing w:after="0" w:line="252" w:lineRule="auto"/>
              <w:contextualSpacing/>
              <w:textAlignment w:val="auto"/>
              <w:rPr>
                <w:rFonts w:eastAsia="Batang"/>
                <w:lang w:eastAsia="x-none"/>
              </w:rPr>
            </w:pPr>
            <w:r w:rsidRPr="002A300D">
              <w:rPr>
                <w:rFonts w:eastAsia="Batang"/>
                <w:lang w:eastAsia="x-none"/>
              </w:rPr>
              <w:t>FFS: whether RF and BB UE BW are same or different</w:t>
            </w:r>
          </w:p>
          <w:p w14:paraId="26ECD58E" w14:textId="77777777" w:rsidR="00A43AC1" w:rsidRPr="002A300D" w:rsidRDefault="00A43AC1" w:rsidP="00EF15AE">
            <w:pPr>
              <w:rPr>
                <w:b/>
                <w:bCs/>
                <w:u w:val="single"/>
              </w:rPr>
            </w:pPr>
          </w:p>
        </w:tc>
      </w:tr>
    </w:tbl>
    <w:p w14:paraId="00D18378" w14:textId="7D92D2F7" w:rsidR="00EB0849" w:rsidRDefault="00EB0849" w:rsidP="00EB0849">
      <w:pPr>
        <w:spacing w:before="120"/>
      </w:pPr>
      <w:r>
        <w:t>During RAN1#122b, the following was discussed and summarized in FL summary for the smallest maximum supported RF and BB UE BW [8].</w:t>
      </w:r>
    </w:p>
    <w:tbl>
      <w:tblPr>
        <w:tblStyle w:val="TableGrid"/>
        <w:tblW w:w="0" w:type="auto"/>
        <w:tblLook w:val="04A0" w:firstRow="1" w:lastRow="0" w:firstColumn="1" w:lastColumn="0" w:noHBand="0" w:noVBand="1"/>
      </w:tblPr>
      <w:tblGrid>
        <w:gridCol w:w="9350"/>
      </w:tblGrid>
      <w:tr w:rsidR="00A43AC1" w14:paraId="5707FF1E" w14:textId="77777777" w:rsidTr="00EF15AE">
        <w:tc>
          <w:tcPr>
            <w:tcW w:w="9350" w:type="dxa"/>
          </w:tcPr>
          <w:p w14:paraId="20807DCB" w14:textId="77777777" w:rsidR="00A43AC1" w:rsidRPr="007D7A27" w:rsidRDefault="00A43AC1" w:rsidP="00EF15AE">
            <w:pPr>
              <w:pStyle w:val="BodyText"/>
              <w:rPr>
                <w:b/>
                <w:bCs/>
                <w:lang w:val="en-US"/>
              </w:rPr>
            </w:pPr>
            <w:r w:rsidRPr="007D7A27">
              <w:rPr>
                <w:b/>
                <w:bCs/>
                <w:highlight w:val="yellow"/>
                <w:lang w:val="en-US"/>
              </w:rPr>
              <w:t>Proposal 4.1b:</w:t>
            </w:r>
          </w:p>
          <w:p w14:paraId="7C66AA03" w14:textId="77777777" w:rsidR="00A43AC1" w:rsidRPr="007D7A27" w:rsidRDefault="00A43AC1" w:rsidP="00A43AC1">
            <w:pPr>
              <w:pStyle w:val="BodyText"/>
              <w:numPr>
                <w:ilvl w:val="0"/>
                <w:numId w:val="45"/>
              </w:numPr>
              <w:suppressAutoHyphens/>
              <w:overflowPunct/>
              <w:autoSpaceDE/>
              <w:autoSpaceDN/>
              <w:adjustRightInd/>
              <w:spacing w:line="259" w:lineRule="auto"/>
              <w:textAlignment w:val="auto"/>
              <w:rPr>
                <w:lang w:val="en-US"/>
              </w:rPr>
            </w:pPr>
            <w:r w:rsidRPr="007D7A27">
              <w:rPr>
                <w:lang w:val="en-US"/>
              </w:rPr>
              <w:t>For the smallest maximum supported RF and BB UE BW without spectrum aggregation for at least one low-tier device type supported by 6GR framework, from physical layer perspective, RAN1 to consider at least</w:t>
            </w:r>
          </w:p>
          <w:p w14:paraId="09952A0E" w14:textId="77777777" w:rsidR="00A43AC1" w:rsidRPr="007D7A27" w:rsidRDefault="00A43AC1" w:rsidP="00A43AC1">
            <w:pPr>
              <w:pStyle w:val="BodyText"/>
              <w:numPr>
                <w:ilvl w:val="1"/>
                <w:numId w:val="45"/>
              </w:numPr>
              <w:suppressAutoHyphens/>
              <w:overflowPunct/>
              <w:autoSpaceDE/>
              <w:autoSpaceDN/>
              <w:adjustRightInd/>
              <w:spacing w:line="259" w:lineRule="auto"/>
              <w:textAlignment w:val="auto"/>
              <w:rPr>
                <w:lang w:val="en-US"/>
              </w:rPr>
            </w:pPr>
            <w:r w:rsidRPr="007D7A27">
              <w:rPr>
                <w:lang w:val="en-US"/>
              </w:rPr>
              <w:t>Overall device complexity</w:t>
            </w:r>
          </w:p>
          <w:p w14:paraId="3A7B2364" w14:textId="77777777" w:rsidR="00A43AC1" w:rsidRPr="007D7A27" w:rsidRDefault="00A43AC1" w:rsidP="00A43AC1">
            <w:pPr>
              <w:pStyle w:val="BodyText"/>
              <w:numPr>
                <w:ilvl w:val="2"/>
                <w:numId w:val="45"/>
              </w:numPr>
              <w:suppressAutoHyphens/>
              <w:overflowPunct/>
              <w:autoSpaceDE/>
              <w:autoSpaceDN/>
              <w:adjustRightInd/>
              <w:spacing w:line="259" w:lineRule="auto"/>
              <w:textAlignment w:val="auto"/>
              <w:rPr>
                <w:lang w:val="en-US"/>
              </w:rPr>
            </w:pPr>
            <w:r w:rsidRPr="007D7A27">
              <w:rPr>
                <w:lang w:val="en-US"/>
              </w:rPr>
              <w:t>Note: also taking into account other complexity reduction techniques than BW reduction</w:t>
            </w:r>
          </w:p>
          <w:p w14:paraId="21099809" w14:textId="77777777" w:rsidR="00A43AC1" w:rsidRPr="007D7A27" w:rsidRDefault="00A43AC1" w:rsidP="00A43AC1">
            <w:pPr>
              <w:pStyle w:val="BodyText"/>
              <w:numPr>
                <w:ilvl w:val="1"/>
                <w:numId w:val="45"/>
              </w:numPr>
              <w:suppressAutoHyphens/>
              <w:overflowPunct/>
              <w:autoSpaceDE/>
              <w:autoSpaceDN/>
              <w:adjustRightInd/>
              <w:spacing w:line="259" w:lineRule="auto"/>
              <w:textAlignment w:val="auto"/>
              <w:rPr>
                <w:lang w:val="en-US"/>
              </w:rPr>
            </w:pPr>
            <w:r w:rsidRPr="007D7A27">
              <w:rPr>
                <w:lang w:val="en-US"/>
              </w:rPr>
              <w:t>Overall system performance impact</w:t>
            </w:r>
          </w:p>
          <w:p w14:paraId="081A498B" w14:textId="77777777" w:rsidR="00A43AC1" w:rsidRPr="007D7A27" w:rsidRDefault="00A43AC1" w:rsidP="00A43AC1">
            <w:pPr>
              <w:pStyle w:val="BodyText"/>
              <w:numPr>
                <w:ilvl w:val="1"/>
                <w:numId w:val="45"/>
              </w:numPr>
              <w:suppressAutoHyphens/>
              <w:overflowPunct/>
              <w:autoSpaceDE/>
              <w:autoSpaceDN/>
              <w:adjustRightInd/>
              <w:spacing w:line="259" w:lineRule="auto"/>
              <w:textAlignment w:val="auto"/>
              <w:rPr>
                <w:lang w:val="en-US"/>
              </w:rPr>
            </w:pPr>
            <w:r w:rsidRPr="007D7A27">
              <w:rPr>
                <w:lang w:val="en-US"/>
              </w:rPr>
              <w:t>Energy efficiency for both BS and UE</w:t>
            </w:r>
          </w:p>
          <w:p w14:paraId="73841CC7" w14:textId="77777777" w:rsidR="00A43AC1" w:rsidRPr="007D7A27" w:rsidRDefault="00A43AC1" w:rsidP="00A43AC1">
            <w:pPr>
              <w:pStyle w:val="BodyText"/>
              <w:numPr>
                <w:ilvl w:val="1"/>
                <w:numId w:val="45"/>
              </w:numPr>
              <w:suppressAutoHyphens/>
              <w:overflowPunct/>
              <w:autoSpaceDE/>
              <w:autoSpaceDN/>
              <w:adjustRightInd/>
              <w:spacing w:line="259" w:lineRule="auto"/>
              <w:textAlignment w:val="auto"/>
              <w:rPr>
                <w:highlight w:val="yellow"/>
                <w:lang w:val="en-US"/>
              </w:rPr>
            </w:pPr>
            <w:r w:rsidRPr="007D7A27">
              <w:rPr>
                <w:highlight w:val="yellow"/>
                <w:lang w:val="en-US"/>
              </w:rPr>
              <w:t>Minimum spectrum allocation</w:t>
            </w:r>
          </w:p>
          <w:p w14:paraId="2E5102D8" w14:textId="77777777" w:rsidR="00A43AC1" w:rsidRPr="007D7A27" w:rsidRDefault="00A43AC1" w:rsidP="00A43AC1">
            <w:pPr>
              <w:pStyle w:val="BodyText"/>
              <w:numPr>
                <w:ilvl w:val="1"/>
                <w:numId w:val="45"/>
              </w:numPr>
              <w:suppressAutoHyphens/>
              <w:overflowPunct/>
              <w:autoSpaceDE/>
              <w:autoSpaceDN/>
              <w:adjustRightInd/>
              <w:spacing w:line="259" w:lineRule="auto"/>
              <w:textAlignment w:val="auto"/>
              <w:rPr>
                <w:lang w:val="en-US"/>
              </w:rPr>
            </w:pPr>
            <w:r w:rsidRPr="007D7A27">
              <w:rPr>
                <w:lang w:val="en-US"/>
              </w:rPr>
              <w:t>Aim at a single common signals/channels design in idle mode and initial access for diverse device types, as well as meeting mobile broadband service requirements as high priority</w:t>
            </w:r>
          </w:p>
          <w:p w14:paraId="74E6D861" w14:textId="77777777" w:rsidR="00A43AC1" w:rsidRPr="009B1021" w:rsidRDefault="00A43AC1" w:rsidP="00A43AC1">
            <w:pPr>
              <w:pStyle w:val="BodyText"/>
              <w:numPr>
                <w:ilvl w:val="1"/>
                <w:numId w:val="45"/>
              </w:numPr>
              <w:suppressAutoHyphens/>
              <w:overflowPunct/>
              <w:autoSpaceDE/>
              <w:autoSpaceDN/>
              <w:adjustRightInd/>
              <w:spacing w:line="259" w:lineRule="auto"/>
              <w:textAlignment w:val="auto"/>
              <w:rPr>
                <w:lang w:val="en-US" w:eastAsia="ja-JP"/>
              </w:rPr>
            </w:pPr>
            <w:r w:rsidRPr="007D7A27">
              <w:rPr>
                <w:lang w:val="en-US"/>
              </w:rPr>
              <w:t>Note: other aspects (e.g. economies of scale) can be considered by TSG RAN when they make decision on the BW</w:t>
            </w:r>
          </w:p>
        </w:tc>
      </w:tr>
    </w:tbl>
    <w:p w14:paraId="14E2B51C" w14:textId="77777777" w:rsidR="00454EA5" w:rsidRDefault="00454EA5" w:rsidP="00A43AC1"/>
    <w:p w14:paraId="01F648FD" w14:textId="54ABD180" w:rsidR="00A43AC1" w:rsidRPr="002A300D" w:rsidRDefault="00A43AC1" w:rsidP="00A43AC1">
      <w:r w:rsidRPr="002A300D">
        <w:t>The following considerations are relevant for selecting the smallest maximum supported UE bandwidth (BW) in a given band:</w:t>
      </w:r>
    </w:p>
    <w:p w14:paraId="605AD485" w14:textId="4307E846" w:rsidR="00A43AC1" w:rsidRPr="002A300D" w:rsidRDefault="004702AB" w:rsidP="00A43AC1">
      <w:pPr>
        <w:numPr>
          <w:ilvl w:val="0"/>
          <w:numId w:val="49"/>
        </w:numPr>
        <w:overflowPunct/>
        <w:autoSpaceDE/>
        <w:autoSpaceDN/>
        <w:adjustRightInd/>
        <w:spacing w:after="160" w:line="259" w:lineRule="auto"/>
        <w:textAlignment w:val="auto"/>
      </w:pPr>
      <w:r>
        <w:rPr>
          <w:b/>
          <w:bCs/>
        </w:rPr>
        <w:t>Device</w:t>
      </w:r>
      <w:r w:rsidRPr="002A300D">
        <w:rPr>
          <w:b/>
          <w:bCs/>
        </w:rPr>
        <w:t xml:space="preserve"> </w:t>
      </w:r>
      <w:r w:rsidR="00A43AC1" w:rsidRPr="002A300D">
        <w:rPr>
          <w:b/>
          <w:bCs/>
        </w:rPr>
        <w:t>complexity:</w:t>
      </w:r>
      <w:r w:rsidR="00A43AC1" w:rsidRPr="002A300D">
        <w:t xml:space="preserve"> Smaller BW generally lowers UE complexity. According to [7], reducing the maximum BW from 20 MHz to 5 MHz yields an overall complexity reduction of about </w:t>
      </w:r>
      <w:r w:rsidR="00A43AC1" w:rsidRPr="002A300D">
        <w:rPr>
          <w:b/>
          <w:bCs/>
        </w:rPr>
        <w:t>7–12%</w:t>
      </w:r>
      <w:r w:rsidR="00A43AC1" w:rsidRPr="002A300D">
        <w:rPr>
          <w:rFonts w:hint="eastAsia"/>
        </w:rPr>
        <w:t xml:space="preserve">, depending on duplex mode and whether both RF and BB bandwidths, or only BB, are reduced. No analysis for 3 MHz was provided in that report. However, given that a 75% reduction in bandwidth (20 </w:t>
      </w:r>
      <w:r w:rsidR="00A43AC1" w:rsidRPr="002A300D">
        <w:rPr>
          <w:rFonts w:hint="eastAsia"/>
        </w:rPr>
        <w:t>→</w:t>
      </w:r>
      <w:r w:rsidR="00A43AC1" w:rsidRPr="002A300D">
        <w:rPr>
          <w:rFonts w:hint="eastAsia"/>
        </w:rPr>
        <w:t xml:space="preserve"> 5 MHz) only produced single- to low-double-digit complexity gains, it is unlikely that a further 40% reduction (5 </w:t>
      </w:r>
      <w:r w:rsidR="00A43AC1" w:rsidRPr="002A300D">
        <w:rPr>
          <w:rFonts w:hint="eastAsia"/>
        </w:rPr>
        <w:t>→</w:t>
      </w:r>
      <w:r w:rsidR="00A43AC1" w:rsidRPr="002A300D">
        <w:rPr>
          <w:rFonts w:hint="eastAsia"/>
        </w:rPr>
        <w:t xml:space="preserve"> 3 MHz) would yield a significant additional benefit.</w:t>
      </w:r>
    </w:p>
    <w:p w14:paraId="38404386" w14:textId="77777777" w:rsidR="00A43AC1" w:rsidRPr="002A300D" w:rsidRDefault="00A43AC1" w:rsidP="00A43AC1">
      <w:pPr>
        <w:numPr>
          <w:ilvl w:val="0"/>
          <w:numId w:val="49"/>
        </w:numPr>
        <w:overflowPunct/>
        <w:autoSpaceDE/>
        <w:autoSpaceDN/>
        <w:adjustRightInd/>
        <w:spacing w:after="160" w:line="259" w:lineRule="auto"/>
        <w:textAlignment w:val="auto"/>
      </w:pPr>
      <w:r w:rsidRPr="002A300D">
        <w:rPr>
          <w:b/>
          <w:bCs/>
        </w:rPr>
        <w:t>Market fragmentation:</w:t>
      </w:r>
      <w:r w:rsidRPr="002A300D">
        <w:t xml:space="preserve"> Supporting smaller maximum BW enables multiple types of devices characterized by different maximum BW, allowing tailoring devices to specific IoT use cases. However, this also reduces economies of scale and may increase network-side complexity.</w:t>
      </w:r>
    </w:p>
    <w:p w14:paraId="146B2FCB" w14:textId="7F1B5452" w:rsidR="00A43AC1" w:rsidRPr="002A300D" w:rsidRDefault="00A43AC1" w:rsidP="00A43AC1">
      <w:pPr>
        <w:numPr>
          <w:ilvl w:val="0"/>
          <w:numId w:val="49"/>
        </w:numPr>
        <w:overflowPunct/>
        <w:autoSpaceDE/>
        <w:autoSpaceDN/>
        <w:adjustRightInd/>
        <w:spacing w:after="160" w:line="259" w:lineRule="auto"/>
        <w:textAlignment w:val="auto"/>
      </w:pPr>
      <w:r w:rsidRPr="002A300D">
        <w:rPr>
          <w:b/>
          <w:bCs/>
        </w:rPr>
        <w:t>Initial access signals:</w:t>
      </w:r>
      <w:r w:rsidRPr="002A300D">
        <w:t xml:space="preserve"> Coverage, detection latency, and power consumption during initial access are sensitive to the BW of these signals. A scalable 6GR design should ensure that such signals are common across device types. As a reference, the NR SSB occupies </w:t>
      </w:r>
      <w:r w:rsidRPr="002A300D">
        <w:rPr>
          <w:b/>
          <w:bCs/>
        </w:rPr>
        <w:t>3.6 MHz (15 kHz SCS, FDD)</w:t>
      </w:r>
      <w:r w:rsidRPr="002A300D">
        <w:t xml:space="preserve"> and </w:t>
      </w:r>
      <w:r w:rsidRPr="002A300D">
        <w:rPr>
          <w:b/>
          <w:bCs/>
        </w:rPr>
        <w:t>7.2 MHz (30 kHz SCS, TDD)</w:t>
      </w:r>
      <w:r w:rsidRPr="002A300D">
        <w:t xml:space="preserve"> in FR1.</w:t>
      </w:r>
    </w:p>
    <w:p w14:paraId="1888EFBE" w14:textId="08DE284F" w:rsidR="004702AB" w:rsidRDefault="004702AB" w:rsidP="00A43AC1">
      <w:r>
        <w:lastRenderedPageBreak/>
        <w:t xml:space="preserve">From RAN1 perspective, at least device complexity </w:t>
      </w:r>
      <w:r w:rsidR="00B945EA">
        <w:t>and aspects related to</w:t>
      </w:r>
      <w:r>
        <w:t xml:space="preserve"> initial access signals</w:t>
      </w:r>
      <w:r w:rsidR="00B945EA">
        <w:t xml:space="preserve"> (commonality and performance) should be considered for the selection of smallest maximum supported UE bandwidth.</w:t>
      </w:r>
    </w:p>
    <w:p w14:paraId="56993EE4" w14:textId="3D5FFABE" w:rsidR="004702AB" w:rsidRPr="00C37EE7" w:rsidRDefault="004702AB" w:rsidP="004702AB">
      <w:pPr>
        <w:rPr>
          <w:i/>
          <w:iCs/>
          <w:u w:val="single"/>
        </w:rPr>
      </w:pPr>
      <w:r w:rsidRPr="00A43AC1">
        <w:rPr>
          <w:b/>
          <w:bCs/>
          <w:u w:val="single"/>
        </w:rPr>
        <w:t xml:space="preserve">Proposal </w:t>
      </w:r>
      <w:r w:rsidR="00C83F75">
        <w:rPr>
          <w:b/>
          <w:bCs/>
          <w:u w:val="single"/>
        </w:rPr>
        <w:t>14</w:t>
      </w:r>
      <w:r w:rsidRPr="00C37EE7">
        <w:rPr>
          <w:i/>
          <w:iCs/>
          <w:u w:val="single"/>
        </w:rPr>
        <w:t>:</w:t>
      </w:r>
      <w:r w:rsidRPr="00766C27">
        <w:rPr>
          <w:i/>
          <w:iCs/>
        </w:rPr>
        <w:t xml:space="preserve"> RAN1 </w:t>
      </w:r>
      <w:r w:rsidR="00B945EA" w:rsidRPr="00766C27">
        <w:rPr>
          <w:i/>
          <w:iCs/>
        </w:rPr>
        <w:t xml:space="preserve">to </w:t>
      </w:r>
      <w:r w:rsidRPr="00766C27">
        <w:rPr>
          <w:i/>
          <w:iCs/>
        </w:rPr>
        <w:t>consider</w:t>
      </w:r>
      <w:r w:rsidR="00B945EA" w:rsidRPr="00766C27">
        <w:rPr>
          <w:i/>
          <w:iCs/>
        </w:rPr>
        <w:t xml:space="preserve"> following aspects</w:t>
      </w:r>
      <w:r w:rsidRPr="00766C27">
        <w:rPr>
          <w:i/>
          <w:iCs/>
        </w:rPr>
        <w:t xml:space="preserve"> for the selection of smallest maximum supported UE bandwidth:</w:t>
      </w:r>
    </w:p>
    <w:p w14:paraId="500EA6C4" w14:textId="77777777" w:rsidR="004702AB" w:rsidRPr="00C37EE7" w:rsidRDefault="004702AB" w:rsidP="004702AB">
      <w:pPr>
        <w:pStyle w:val="ListParagraph"/>
        <w:numPr>
          <w:ilvl w:val="0"/>
          <w:numId w:val="39"/>
        </w:numPr>
        <w:rPr>
          <w:rFonts w:ascii="Times New Roman" w:hAnsi="Times New Roman"/>
          <w:i/>
          <w:iCs/>
        </w:rPr>
      </w:pPr>
      <w:r>
        <w:rPr>
          <w:rFonts w:ascii="Times New Roman" w:hAnsi="Times New Roman"/>
          <w:i/>
          <w:iCs/>
        </w:rPr>
        <w:t>Device</w:t>
      </w:r>
      <w:r w:rsidRPr="00C37EE7">
        <w:rPr>
          <w:rFonts w:ascii="Times New Roman" w:hAnsi="Times New Roman"/>
          <w:i/>
          <w:iCs/>
        </w:rPr>
        <w:t xml:space="preserve"> complexity</w:t>
      </w:r>
    </w:p>
    <w:p w14:paraId="5D20834B" w14:textId="77777777" w:rsidR="004702AB" w:rsidRDefault="004702AB" w:rsidP="004702AB">
      <w:pPr>
        <w:pStyle w:val="ListParagraph"/>
        <w:numPr>
          <w:ilvl w:val="0"/>
          <w:numId w:val="39"/>
        </w:numPr>
        <w:rPr>
          <w:rFonts w:ascii="Times New Roman" w:hAnsi="Times New Roman"/>
          <w:i/>
          <w:iCs/>
        </w:rPr>
      </w:pPr>
      <w:r>
        <w:rPr>
          <w:rFonts w:ascii="Times New Roman" w:hAnsi="Times New Roman"/>
          <w:i/>
          <w:iCs/>
        </w:rPr>
        <w:t>Commonality of i</w:t>
      </w:r>
      <w:r w:rsidRPr="00C37EE7">
        <w:rPr>
          <w:rFonts w:ascii="Times New Roman" w:hAnsi="Times New Roman"/>
          <w:i/>
          <w:iCs/>
        </w:rPr>
        <w:t>nitial access signals</w:t>
      </w:r>
    </w:p>
    <w:p w14:paraId="4359C922" w14:textId="77777777" w:rsidR="004702AB" w:rsidRPr="00C37EE7" w:rsidRDefault="004702AB" w:rsidP="004702AB">
      <w:pPr>
        <w:pStyle w:val="ListParagraph"/>
        <w:numPr>
          <w:ilvl w:val="0"/>
          <w:numId w:val="39"/>
        </w:numPr>
        <w:rPr>
          <w:rFonts w:ascii="Times New Roman" w:hAnsi="Times New Roman"/>
          <w:i/>
          <w:iCs/>
        </w:rPr>
      </w:pPr>
      <w:r>
        <w:rPr>
          <w:rFonts w:ascii="Times New Roman" w:hAnsi="Times New Roman"/>
          <w:i/>
          <w:iCs/>
        </w:rPr>
        <w:t>Performance (coverage, detection latency, power consumption)</w:t>
      </w:r>
    </w:p>
    <w:p w14:paraId="2A2DB9D4" w14:textId="77777777" w:rsidR="004702AB" w:rsidRDefault="004702AB" w:rsidP="00A43AC1"/>
    <w:p w14:paraId="28DA5A94" w14:textId="103691ED" w:rsidR="00261F2B" w:rsidRDefault="00261F2B" w:rsidP="00A43AC1">
      <w:r>
        <w:t>In RAN1#122bis, “minimum spectrum allocation” was also proposed as a possible consideration factor for the smallest maximum UE bandwidth.</w:t>
      </w:r>
      <w:r w:rsidR="002E122B">
        <w:t xml:space="preserve"> However, the minimum spectrum allocation can be applicable to special scenarios (e.g. railway) and may be smaller than the bandwidth required for good initial access performance in the general case. </w:t>
      </w:r>
      <w:r w:rsidR="00B54369">
        <w:t xml:space="preserve">If certain device types </w:t>
      </w:r>
      <w:r w:rsidR="006B0AED">
        <w:t xml:space="preserve">can utilize this minimum spectrum allocation but </w:t>
      </w:r>
      <w:r w:rsidR="00B54369">
        <w:t xml:space="preserve">are restricted from accessing </w:t>
      </w:r>
      <w:r w:rsidR="006B0AED">
        <w:t xml:space="preserve">wider </w:t>
      </w:r>
      <w:r w:rsidR="00B54369">
        <w:t xml:space="preserve">spectrum allocation due to </w:t>
      </w:r>
      <w:r w:rsidR="006B0AED">
        <w:t>too small maximum bandwidth</w:t>
      </w:r>
      <w:r w:rsidR="00B54369">
        <w:t>, this results in market fragmentation. In view of this, it is recommended to not include this as a consideration.</w:t>
      </w:r>
    </w:p>
    <w:p w14:paraId="1F82008C" w14:textId="26230F6F" w:rsidR="00B945EA" w:rsidRPr="00C37EE7" w:rsidRDefault="00B945EA" w:rsidP="00B945EA">
      <w:pPr>
        <w:rPr>
          <w:i/>
          <w:iCs/>
          <w:u w:val="single"/>
        </w:rPr>
      </w:pPr>
      <w:r w:rsidRPr="00A43AC1">
        <w:rPr>
          <w:b/>
          <w:bCs/>
          <w:u w:val="single"/>
        </w:rPr>
        <w:t xml:space="preserve">Proposal </w:t>
      </w:r>
      <w:r w:rsidR="00C83F75">
        <w:rPr>
          <w:b/>
          <w:bCs/>
          <w:u w:val="single"/>
        </w:rPr>
        <w:t>15</w:t>
      </w:r>
      <w:r w:rsidRPr="00C37EE7">
        <w:rPr>
          <w:i/>
          <w:iCs/>
          <w:u w:val="single"/>
        </w:rPr>
        <w:t xml:space="preserve">: </w:t>
      </w:r>
      <w:r w:rsidRPr="00766C27">
        <w:rPr>
          <w:i/>
          <w:iCs/>
        </w:rPr>
        <w:t>Minimum spectrum allocation is not considered for the selection of smallest maximum supported UE bandwidth:</w:t>
      </w:r>
    </w:p>
    <w:p w14:paraId="6F15367D" w14:textId="2E2DA9DD" w:rsidR="00A43AC1" w:rsidRPr="002A300D" w:rsidRDefault="00A43AC1" w:rsidP="00A43AC1">
      <w:r w:rsidRPr="002A300D">
        <w:t xml:space="preserve">Supporting a smallest maximum UE bandwidth of </w:t>
      </w:r>
      <w:r w:rsidRPr="002A300D">
        <w:rPr>
          <w:b/>
          <w:bCs/>
        </w:rPr>
        <w:t>5 MHz (FDD, 15 kHz SCS)</w:t>
      </w:r>
      <w:r w:rsidRPr="002A300D">
        <w:t xml:space="preserve"> and </w:t>
      </w:r>
      <w:r w:rsidRPr="002A300D">
        <w:rPr>
          <w:b/>
          <w:bCs/>
        </w:rPr>
        <w:t>10 MHz (TDD, 30 kHz SCS)</w:t>
      </w:r>
      <w:r w:rsidRPr="002A300D">
        <w:t xml:space="preserve"> in FR1 provides a balanced compromise. It enables support for low-complexity devices in a forward-compatible way, while ensuring robust initial access performance and avoiding excessive market fragmentation.</w:t>
      </w:r>
    </w:p>
    <w:p w14:paraId="1BD85F03" w14:textId="58DC5AAA" w:rsidR="00A43AC1" w:rsidRPr="00A43AC1" w:rsidRDefault="00A43AC1" w:rsidP="00A43AC1">
      <w:pPr>
        <w:rPr>
          <w:i/>
          <w:iCs/>
        </w:rPr>
      </w:pPr>
      <w:r w:rsidRPr="00A43AC1">
        <w:rPr>
          <w:b/>
          <w:bCs/>
          <w:u w:val="single"/>
        </w:rPr>
        <w:t xml:space="preserve">Proposal </w:t>
      </w:r>
      <w:r w:rsidR="00C83F75">
        <w:rPr>
          <w:b/>
          <w:bCs/>
          <w:u w:val="single"/>
        </w:rPr>
        <w:t>16</w:t>
      </w:r>
      <w:r w:rsidRPr="00A43AC1">
        <w:rPr>
          <w:b/>
          <w:bCs/>
          <w:u w:val="single"/>
        </w:rPr>
        <w:t>:</w:t>
      </w:r>
      <w:r w:rsidRPr="00A43AC1">
        <w:rPr>
          <w:i/>
          <w:iCs/>
        </w:rPr>
        <w:t xml:space="preserve"> The smallest UE maximum bandwidth in FR1 shall be 5 MHz for FDD with 15 kHz SCS.</w:t>
      </w:r>
      <w:r w:rsidRPr="00A43AC1">
        <w:rPr>
          <w:i/>
          <w:iCs/>
        </w:rPr>
        <w:br/>
      </w:r>
      <w:r w:rsidRPr="00A43AC1">
        <w:rPr>
          <w:b/>
          <w:bCs/>
          <w:u w:val="single"/>
        </w:rPr>
        <w:t xml:space="preserve">Proposal </w:t>
      </w:r>
      <w:r w:rsidR="002348E4">
        <w:rPr>
          <w:b/>
          <w:bCs/>
          <w:u w:val="single"/>
        </w:rPr>
        <w:t>17</w:t>
      </w:r>
      <w:r w:rsidRPr="00A43AC1">
        <w:rPr>
          <w:b/>
          <w:bCs/>
          <w:u w:val="single"/>
        </w:rPr>
        <w:t>:</w:t>
      </w:r>
      <w:r w:rsidRPr="00A43AC1">
        <w:rPr>
          <w:i/>
          <w:iCs/>
        </w:rPr>
        <w:t xml:space="preserve"> The smallest UE maximum bandwidth in FR1 shall be 10 MHz for TDD with 30 kHz SCS.</w:t>
      </w:r>
    </w:p>
    <w:p w14:paraId="54096DC4" w14:textId="77777777" w:rsidR="00454EA5" w:rsidRPr="002A300D" w:rsidRDefault="00454EA5" w:rsidP="00A43AC1">
      <w:pPr>
        <w:rPr>
          <w:b/>
          <w:bCs/>
          <w:i/>
          <w:iCs/>
        </w:rPr>
      </w:pPr>
    </w:p>
    <w:p w14:paraId="5DCF7A24" w14:textId="77777777" w:rsidR="00A43AC1" w:rsidRPr="002A300D" w:rsidRDefault="00A43AC1" w:rsidP="00A43AC1">
      <w:pPr>
        <w:rPr>
          <w:b/>
          <w:bCs/>
          <w:u w:val="single"/>
        </w:rPr>
      </w:pPr>
      <w:r w:rsidRPr="002A300D">
        <w:rPr>
          <w:b/>
          <w:bCs/>
          <w:u w:val="single"/>
        </w:rPr>
        <w:t>Bandwidth adaptation framework</w:t>
      </w:r>
    </w:p>
    <w:p w14:paraId="7B8D9C27" w14:textId="77777777" w:rsidR="00A43AC1" w:rsidRPr="002A300D" w:rsidRDefault="00A43AC1" w:rsidP="00A43AC1">
      <w:r w:rsidRPr="002A300D">
        <w:t>In the previous meeting, following agreement was made regarding the bandwidth adaptation framework.</w:t>
      </w:r>
    </w:p>
    <w:tbl>
      <w:tblPr>
        <w:tblStyle w:val="TableGrid"/>
        <w:tblW w:w="0" w:type="auto"/>
        <w:tblLook w:val="04A0" w:firstRow="1" w:lastRow="0" w:firstColumn="1" w:lastColumn="0" w:noHBand="0" w:noVBand="1"/>
      </w:tblPr>
      <w:tblGrid>
        <w:gridCol w:w="9350"/>
      </w:tblGrid>
      <w:tr w:rsidR="00A43AC1" w:rsidRPr="00C63D02" w14:paraId="3D90A69C" w14:textId="77777777" w:rsidTr="00EF15AE">
        <w:tc>
          <w:tcPr>
            <w:tcW w:w="9350" w:type="dxa"/>
          </w:tcPr>
          <w:p w14:paraId="02AC85A6" w14:textId="77777777" w:rsidR="00A43AC1" w:rsidRPr="00C63D02" w:rsidRDefault="00A43AC1" w:rsidP="00EF15AE">
            <w:pPr>
              <w:rPr>
                <w:rFonts w:eastAsia="DengXian"/>
                <w:highlight w:val="green"/>
              </w:rPr>
            </w:pPr>
            <w:r w:rsidRPr="00C63D02">
              <w:rPr>
                <w:rFonts w:eastAsia="DengXian" w:hint="eastAsia"/>
                <w:highlight w:val="green"/>
              </w:rPr>
              <w:t>Agreement</w:t>
            </w:r>
          </w:p>
          <w:p w14:paraId="2F8FDFFD" w14:textId="77777777" w:rsidR="00A43AC1" w:rsidRPr="002A300D" w:rsidRDefault="00A43AC1" w:rsidP="00A43AC1">
            <w:pPr>
              <w:pStyle w:val="ListParagraph"/>
              <w:numPr>
                <w:ilvl w:val="0"/>
                <w:numId w:val="41"/>
              </w:numPr>
              <w:spacing w:line="252" w:lineRule="auto"/>
              <w:contextualSpacing/>
              <w:jc w:val="both"/>
              <w:rPr>
                <w:rFonts w:ascii="Times New Roman" w:hAnsi="Times New Roman"/>
              </w:rPr>
            </w:pPr>
            <w:r w:rsidRPr="002A300D">
              <w:rPr>
                <w:rFonts w:ascii="Times New Roman" w:hAnsi="Times New Roman"/>
              </w:rPr>
              <w:t>Study and identify the lessons learned from NR BWP framework</w:t>
            </w:r>
          </w:p>
        </w:tc>
      </w:tr>
    </w:tbl>
    <w:p w14:paraId="53A2B198" w14:textId="009712DB" w:rsidR="002348E4" w:rsidRDefault="002348E4" w:rsidP="002348E4">
      <w:pPr>
        <w:spacing w:before="120"/>
      </w:pPr>
      <w:r>
        <w:t>During RAN1#122b, the following was discussed and summarized in FL summary [8].</w:t>
      </w:r>
    </w:p>
    <w:tbl>
      <w:tblPr>
        <w:tblStyle w:val="TableGrid"/>
        <w:tblW w:w="0" w:type="auto"/>
        <w:tblLook w:val="04A0" w:firstRow="1" w:lastRow="0" w:firstColumn="1" w:lastColumn="0" w:noHBand="0" w:noVBand="1"/>
      </w:tblPr>
      <w:tblGrid>
        <w:gridCol w:w="9350"/>
      </w:tblGrid>
      <w:tr w:rsidR="00A43AC1" w14:paraId="1F0F4E35" w14:textId="77777777" w:rsidTr="00EF15AE">
        <w:tc>
          <w:tcPr>
            <w:tcW w:w="9350" w:type="dxa"/>
          </w:tcPr>
          <w:p w14:paraId="4FEF5ED3" w14:textId="77777777" w:rsidR="00A43AC1" w:rsidRPr="007E4A95" w:rsidRDefault="00A43AC1" w:rsidP="00EF15AE">
            <w:pPr>
              <w:pStyle w:val="BodyText"/>
              <w:rPr>
                <w:b/>
                <w:bCs/>
                <w:lang w:val="en-US"/>
              </w:rPr>
            </w:pPr>
            <w:r w:rsidRPr="007E4A95">
              <w:rPr>
                <w:b/>
                <w:bCs/>
                <w:highlight w:val="yellow"/>
                <w:lang w:val="en-US"/>
              </w:rPr>
              <w:t>Proposed observation 8.1c:</w:t>
            </w:r>
          </w:p>
          <w:p w14:paraId="2D15B2E0" w14:textId="77777777" w:rsidR="00A43AC1" w:rsidRPr="007E4A95" w:rsidRDefault="00A43AC1" w:rsidP="00A43AC1">
            <w:pPr>
              <w:pStyle w:val="BodyText"/>
              <w:numPr>
                <w:ilvl w:val="0"/>
                <w:numId w:val="45"/>
              </w:numPr>
              <w:suppressAutoHyphens/>
              <w:overflowPunct/>
              <w:autoSpaceDE/>
              <w:autoSpaceDN/>
              <w:adjustRightInd/>
              <w:textAlignment w:val="auto"/>
              <w:rPr>
                <w:lang w:val="en-US"/>
              </w:rPr>
            </w:pPr>
            <w:r w:rsidRPr="007E4A95">
              <w:rPr>
                <w:lang w:val="en-US"/>
              </w:rPr>
              <w:t>The lessons learned from NR BWP framework include, but not limited to</w:t>
            </w:r>
          </w:p>
          <w:p w14:paraId="347BF645" w14:textId="77777777" w:rsidR="00A43AC1" w:rsidRPr="007E4A95" w:rsidRDefault="00A43AC1" w:rsidP="00A43AC1">
            <w:pPr>
              <w:pStyle w:val="BodyText"/>
              <w:numPr>
                <w:ilvl w:val="1"/>
                <w:numId w:val="45"/>
              </w:numPr>
              <w:suppressAutoHyphens/>
              <w:overflowPunct/>
              <w:autoSpaceDE/>
              <w:autoSpaceDN/>
              <w:adjustRightInd/>
              <w:textAlignment w:val="auto"/>
              <w:rPr>
                <w:lang w:val="en-US"/>
              </w:rPr>
            </w:pPr>
            <w:r w:rsidRPr="007E4A95">
              <w:rPr>
                <w:lang w:val="en-US"/>
              </w:rPr>
              <w:t>excessive BWP-specific BB/RF configuration parameters, which leads to UE long BWP switch latency</w:t>
            </w:r>
          </w:p>
          <w:p w14:paraId="12A38611" w14:textId="77777777" w:rsidR="00A43AC1" w:rsidRPr="007E4A95" w:rsidRDefault="00A43AC1" w:rsidP="00A43AC1">
            <w:pPr>
              <w:pStyle w:val="BodyText"/>
              <w:numPr>
                <w:ilvl w:val="1"/>
                <w:numId w:val="45"/>
              </w:numPr>
              <w:suppressAutoHyphens/>
              <w:overflowPunct/>
              <w:autoSpaceDE/>
              <w:autoSpaceDN/>
              <w:adjustRightInd/>
              <w:textAlignment w:val="auto"/>
              <w:rPr>
                <w:highlight w:val="yellow"/>
                <w:lang w:val="en-US"/>
              </w:rPr>
            </w:pPr>
            <w:r w:rsidRPr="007E4A95">
              <w:rPr>
                <w:highlight w:val="yellow"/>
                <w:lang w:val="en-US"/>
              </w:rPr>
              <w:t>SCS switching under BWP framework is complicated</w:t>
            </w:r>
          </w:p>
          <w:p w14:paraId="265AFB37" w14:textId="77777777" w:rsidR="00A43AC1" w:rsidRPr="007E4A95" w:rsidRDefault="00A43AC1" w:rsidP="00A43AC1">
            <w:pPr>
              <w:pStyle w:val="BodyText"/>
              <w:numPr>
                <w:ilvl w:val="1"/>
                <w:numId w:val="45"/>
              </w:numPr>
              <w:suppressAutoHyphens/>
              <w:overflowPunct/>
              <w:autoSpaceDE/>
              <w:autoSpaceDN/>
              <w:adjustRightInd/>
              <w:textAlignment w:val="auto"/>
              <w:rPr>
                <w:lang w:val="en-US"/>
              </w:rPr>
            </w:pPr>
            <w:r w:rsidRPr="007E4A95">
              <w:rPr>
                <w:lang w:val="en-US"/>
              </w:rPr>
              <w:t>Some scenarios (e.g. non-overlapped BWPs) where DCI-based BWP switching can have reliability issue</w:t>
            </w:r>
          </w:p>
          <w:p w14:paraId="0B6439EF" w14:textId="5B2BC7DD" w:rsidR="00A43AC1" w:rsidRPr="007C0466" w:rsidRDefault="00A43AC1" w:rsidP="00A43AC1">
            <w:pPr>
              <w:pStyle w:val="BodyText"/>
              <w:numPr>
                <w:ilvl w:val="1"/>
                <w:numId w:val="45"/>
              </w:numPr>
              <w:suppressAutoHyphens/>
              <w:overflowPunct/>
              <w:autoSpaceDE/>
              <w:autoSpaceDN/>
              <w:adjustRightInd/>
              <w:textAlignment w:val="auto"/>
              <w:rPr>
                <w:highlight w:val="yellow"/>
                <w:lang w:val="en-US" w:eastAsia="ja-JP"/>
              </w:rPr>
            </w:pPr>
            <w:r w:rsidRPr="00F2467D">
              <w:rPr>
                <w:highlight w:val="yellow"/>
                <w:lang w:val="en-US"/>
              </w:rPr>
              <w:t>lack of early RAN4 involvement, which caused sub-optimal design</w:t>
            </w:r>
            <w:r w:rsidR="006E5D38">
              <w:rPr>
                <w:highlight w:val="yellow"/>
                <w:lang w:val="en-US"/>
              </w:rPr>
              <w:t xml:space="preserve"> </w:t>
            </w:r>
          </w:p>
        </w:tc>
      </w:tr>
    </w:tbl>
    <w:p w14:paraId="579DA9F9" w14:textId="0602A806" w:rsidR="001F0564" w:rsidRDefault="001F0564" w:rsidP="00A43AC1">
      <w:pPr>
        <w:rPr>
          <w:lang w:val="en-US"/>
        </w:rPr>
      </w:pPr>
    </w:p>
    <w:p w14:paraId="6646CAD3" w14:textId="77777777" w:rsidR="00A43AC1" w:rsidRPr="002A300D" w:rsidRDefault="00A43AC1" w:rsidP="00A43AC1">
      <w:r w:rsidRPr="002A300D">
        <w:t xml:space="preserve">In 5G NR, a flexible BWP framework was introduced to enable power saving by allowing UEs to operate on narrower active bandwidths, to support configuration management through BWP-specific configuration parameter sets, and to provide service differentiation by enabling dynamic bandwidth and numerology adaptation. However, the multi-purpose nature of the NR BWP framework also introduced limitations. Switching delay due to the need for RF retuning, baseband reconfiguration and re-synchronization, prevented seamless BWP switching operation. Likewise, switching to a wider BWP proved difficult due to the misalignment in DCI size determined by the source BWP for operation in the target BWP. In addition, the large number of BWP-specific parameter bundles (e.g. PDSCH, PDCCH, PUSCH, PUCCH) defined in 1:1 mapping for with each uplink and downlink BWPs increased the RRC configuration overhead and switching </w:t>
      </w:r>
      <w:r w:rsidRPr="002A300D">
        <w:lastRenderedPageBreak/>
        <w:t>complexity, requiring the UE to reload configurations at every switch. As a result, BWP functionality has been under-utilized in 5G network deployments.</w:t>
      </w:r>
    </w:p>
    <w:p w14:paraId="44DFEAAD" w14:textId="77777777" w:rsidR="00A43AC1" w:rsidRPr="002A300D" w:rsidRDefault="00A43AC1" w:rsidP="00A43AC1">
      <w:pPr>
        <w:rPr>
          <w:b/>
          <w:bCs/>
          <w:i/>
          <w:iCs/>
        </w:rPr>
      </w:pPr>
      <w:r w:rsidRPr="00A43AC1">
        <w:rPr>
          <w:b/>
          <w:bCs/>
          <w:i/>
          <w:iCs/>
        </w:rPr>
        <w:t>Observation 2:</w:t>
      </w:r>
      <w:r w:rsidRPr="002A300D">
        <w:rPr>
          <w:b/>
          <w:bCs/>
          <w:i/>
          <w:iCs/>
        </w:rPr>
        <w:t xml:space="preserve"> </w:t>
      </w:r>
      <w:r w:rsidRPr="00A43AC1">
        <w:rPr>
          <w:i/>
          <w:iCs/>
        </w:rPr>
        <w:t>The NR BWP framework is highly flexible but complex, leading to limited use in practice.</w:t>
      </w:r>
    </w:p>
    <w:p w14:paraId="5D3AC982" w14:textId="77777777" w:rsidR="00A43AC1" w:rsidRPr="002A300D" w:rsidRDefault="00A43AC1" w:rsidP="00A43AC1">
      <w:r w:rsidRPr="002A300D">
        <w:t>In 6GR, the bandwidth adaptation framework should be simplified,</w:t>
      </w:r>
      <w:r>
        <w:t xml:space="preserve"> </w:t>
      </w:r>
      <w:r w:rsidRPr="002A300D">
        <w:t xml:space="preserve">focusing on spectrum management for UE power efficiency. </w:t>
      </w:r>
    </w:p>
    <w:p w14:paraId="33517830" w14:textId="77777777" w:rsidR="00A43AC1" w:rsidRPr="002A300D" w:rsidRDefault="00A43AC1" w:rsidP="00A43AC1">
      <w:r w:rsidRPr="002A300D">
        <w:t>The framework should only control the active frequency range for uplink and downlink without requiring frequent changes to UE PHY configuration. To reduce RRC configuration overhead and switching complexity, 5G NR BWP-specific parameters should be decoupled from the bandwidth management framework. This enables a single configuration common to all possible UE operating bandwidths, with the active frequency adapting the bandwidth to allow UEs to flexibly operate on narrow or wide bandwidths as required. Furthermore, the decoupling also enables implementing a stable control anchor while adapting the data transmission or reception bandwidth, improving control channel robustness and maintaining a fixed DCI size during bandwidth adaptation.</w:t>
      </w:r>
    </w:p>
    <w:p w14:paraId="577C9BDC" w14:textId="77777777" w:rsidR="00A43AC1" w:rsidRPr="002A300D" w:rsidRDefault="00A43AC1" w:rsidP="00A43AC1">
      <w:r w:rsidRPr="002A300D">
        <w:t>In NR, a key limitation is that when the active BWP does not overlap with the SSB, the UE either requires an additional configuration (e.g., NCD-SSB) or has to retune to measure the SSB for synchronization. Similarly, during BWP switching the UE has to reacquire channel estimates in the target BWP. These aspects introduce additional complexity and delay and hence reduce the efficiency of the NR BWP framework. For 6GR, the bandwidth adaptation framework should ensure continuity of synchronization and channel estimation during bandwidth changes. This can be achieved by decoupling Tx/Rx resource configurations from the bandwidth adaptation framework, allowing synchronization signals and measurement resources to remain accessible irrespective of the active frequency range.</w:t>
      </w:r>
    </w:p>
    <w:p w14:paraId="62741944" w14:textId="6D4BB13B" w:rsidR="00A43AC1" w:rsidRPr="00A43AC1" w:rsidRDefault="00A43AC1" w:rsidP="00A43AC1">
      <w:pPr>
        <w:spacing w:after="0"/>
        <w:rPr>
          <w:i/>
          <w:iCs/>
        </w:rPr>
      </w:pPr>
      <w:r w:rsidRPr="00A43AC1">
        <w:rPr>
          <w:b/>
          <w:bCs/>
          <w:u w:val="single"/>
        </w:rPr>
        <w:t xml:space="preserve">Proposal </w:t>
      </w:r>
      <w:r w:rsidR="002348E4">
        <w:rPr>
          <w:b/>
          <w:bCs/>
          <w:u w:val="single"/>
        </w:rPr>
        <w:t>18</w:t>
      </w:r>
      <w:r w:rsidRPr="00A43AC1">
        <w:rPr>
          <w:b/>
          <w:bCs/>
          <w:u w:val="single"/>
        </w:rPr>
        <w:t>:</w:t>
      </w:r>
      <w:r w:rsidRPr="00A43AC1">
        <w:rPr>
          <w:i/>
          <w:iCs/>
        </w:rPr>
        <w:t xml:space="preserve"> 6GR bandwidth adaptation framework targets the following, considering lessons learned from 5G NR BWP framework:</w:t>
      </w:r>
    </w:p>
    <w:p w14:paraId="1AFA3772" w14:textId="77777777" w:rsidR="00A43AC1" w:rsidRPr="00A43AC1" w:rsidRDefault="00A43AC1" w:rsidP="00A43AC1">
      <w:pPr>
        <w:numPr>
          <w:ilvl w:val="0"/>
          <w:numId w:val="48"/>
        </w:numPr>
        <w:overflowPunct/>
        <w:autoSpaceDE/>
        <w:autoSpaceDN/>
        <w:adjustRightInd/>
        <w:spacing w:after="0" w:line="259" w:lineRule="auto"/>
        <w:textAlignment w:val="auto"/>
        <w:rPr>
          <w:rFonts w:eastAsia="Calibri"/>
          <w:i/>
          <w:iCs/>
        </w:rPr>
      </w:pPr>
      <w:r w:rsidRPr="00A43AC1">
        <w:rPr>
          <w:rFonts w:eastAsia="Calibri"/>
          <w:i/>
          <w:iCs/>
        </w:rPr>
        <w:t>Enable narrow UE operating BW during periods of inactivity for power efficiency</w:t>
      </w:r>
    </w:p>
    <w:p w14:paraId="0C2DDFEB" w14:textId="77777777" w:rsidR="00A43AC1" w:rsidRPr="00A43AC1" w:rsidRDefault="00A43AC1" w:rsidP="00A43AC1">
      <w:pPr>
        <w:numPr>
          <w:ilvl w:val="0"/>
          <w:numId w:val="48"/>
        </w:numPr>
        <w:overflowPunct/>
        <w:autoSpaceDE/>
        <w:autoSpaceDN/>
        <w:adjustRightInd/>
        <w:spacing w:after="0" w:line="259" w:lineRule="auto"/>
        <w:textAlignment w:val="auto"/>
        <w:rPr>
          <w:rFonts w:eastAsia="Calibri"/>
          <w:i/>
          <w:iCs/>
        </w:rPr>
      </w:pPr>
      <w:r w:rsidRPr="00A43AC1">
        <w:rPr>
          <w:rFonts w:eastAsia="Calibri"/>
          <w:i/>
          <w:iCs/>
        </w:rPr>
        <w:t>Decouple configuration from bandwidth adaptation framework, enabling a single configuration common to all possible UE operating bandwidths</w:t>
      </w:r>
    </w:p>
    <w:p w14:paraId="56F3E322" w14:textId="77777777" w:rsidR="00A43AC1" w:rsidRPr="00A43AC1" w:rsidRDefault="00A43AC1" w:rsidP="00A43AC1">
      <w:pPr>
        <w:numPr>
          <w:ilvl w:val="0"/>
          <w:numId w:val="48"/>
        </w:numPr>
        <w:overflowPunct/>
        <w:autoSpaceDE/>
        <w:autoSpaceDN/>
        <w:adjustRightInd/>
        <w:spacing w:after="0" w:line="259" w:lineRule="auto"/>
        <w:textAlignment w:val="auto"/>
        <w:rPr>
          <w:rFonts w:eastAsia="Calibri"/>
          <w:i/>
          <w:iCs/>
        </w:rPr>
      </w:pPr>
      <w:r w:rsidRPr="00A43AC1">
        <w:rPr>
          <w:rFonts w:eastAsia="Calibri"/>
          <w:i/>
          <w:iCs/>
        </w:rPr>
        <w:t>Minimize switching delay between UE operating bandwidths</w:t>
      </w:r>
    </w:p>
    <w:p w14:paraId="655D61FF" w14:textId="77777777" w:rsidR="00A43AC1" w:rsidRPr="00A43AC1" w:rsidRDefault="00A43AC1" w:rsidP="00A43AC1">
      <w:pPr>
        <w:numPr>
          <w:ilvl w:val="0"/>
          <w:numId w:val="48"/>
        </w:numPr>
        <w:overflowPunct/>
        <w:autoSpaceDE/>
        <w:autoSpaceDN/>
        <w:adjustRightInd/>
        <w:spacing w:after="0" w:line="259" w:lineRule="auto"/>
        <w:textAlignment w:val="auto"/>
        <w:rPr>
          <w:rFonts w:eastAsia="Calibri"/>
          <w:i/>
          <w:iCs/>
        </w:rPr>
      </w:pPr>
      <w:r w:rsidRPr="00A43AC1">
        <w:rPr>
          <w:rFonts w:eastAsia="Calibri"/>
          <w:i/>
          <w:iCs/>
        </w:rPr>
        <w:t>Enable stable control channel anchor during change of UE operating bandwidth</w:t>
      </w:r>
    </w:p>
    <w:p w14:paraId="4A855AE3" w14:textId="77777777" w:rsidR="00A43AC1" w:rsidRPr="00A43AC1" w:rsidRDefault="00A43AC1" w:rsidP="00A43AC1">
      <w:pPr>
        <w:numPr>
          <w:ilvl w:val="0"/>
          <w:numId w:val="48"/>
        </w:numPr>
        <w:overflowPunct/>
        <w:autoSpaceDE/>
        <w:autoSpaceDN/>
        <w:adjustRightInd/>
        <w:spacing w:after="0" w:line="259" w:lineRule="auto"/>
        <w:textAlignment w:val="auto"/>
        <w:rPr>
          <w:rFonts w:eastAsia="Calibri"/>
          <w:i/>
          <w:iCs/>
        </w:rPr>
      </w:pPr>
      <w:r w:rsidRPr="00A43AC1">
        <w:rPr>
          <w:rFonts w:eastAsia="Calibri"/>
          <w:i/>
          <w:iCs/>
        </w:rPr>
        <w:t>Ensure continuity of synchronization during bandwidth adaptation</w:t>
      </w:r>
    </w:p>
    <w:p w14:paraId="0B9DB61C" w14:textId="77777777" w:rsidR="0099246D" w:rsidRDefault="0099246D" w:rsidP="003A69D9">
      <w:pPr>
        <w:rPr>
          <w:i/>
          <w:iCs/>
        </w:rPr>
      </w:pPr>
    </w:p>
    <w:p w14:paraId="412BA5CA" w14:textId="40C9A8B6" w:rsidR="0099246D" w:rsidRPr="00097667" w:rsidRDefault="001F0564" w:rsidP="0099246D">
      <w:pPr>
        <w:pStyle w:val="Heading2"/>
        <w:overflowPunct/>
        <w:autoSpaceDE/>
        <w:autoSpaceDN/>
        <w:adjustRightInd/>
        <w:textAlignment w:val="auto"/>
        <w:rPr>
          <w:rFonts w:eastAsia="Times New Roman"/>
          <w:u w:val="single"/>
          <w:lang w:eastAsia="en-US"/>
        </w:rPr>
      </w:pPr>
      <w:r>
        <w:t>Spectrum utilization and aggregation framework</w:t>
      </w:r>
    </w:p>
    <w:p w14:paraId="6E613010" w14:textId="77777777" w:rsidR="00B63457" w:rsidRPr="002A300D" w:rsidRDefault="00B63457" w:rsidP="00B63457">
      <w:r>
        <w:t>In RAN1#122, RAN1 reached following agreement related to spectrum utilization.</w:t>
      </w:r>
    </w:p>
    <w:tbl>
      <w:tblPr>
        <w:tblStyle w:val="TableGrid"/>
        <w:tblW w:w="0" w:type="auto"/>
        <w:tblLook w:val="04A0" w:firstRow="1" w:lastRow="0" w:firstColumn="1" w:lastColumn="0" w:noHBand="0" w:noVBand="1"/>
      </w:tblPr>
      <w:tblGrid>
        <w:gridCol w:w="9350"/>
      </w:tblGrid>
      <w:tr w:rsidR="00B63457" w14:paraId="6EECBA15" w14:textId="77777777" w:rsidTr="00EF15AE">
        <w:tc>
          <w:tcPr>
            <w:tcW w:w="9350" w:type="dxa"/>
          </w:tcPr>
          <w:p w14:paraId="217DC528" w14:textId="77777777" w:rsidR="00B63457" w:rsidRPr="00BD24FD" w:rsidRDefault="00B63457" w:rsidP="00EF15AE">
            <w:pPr>
              <w:rPr>
                <w:rFonts w:eastAsia="DengXian"/>
                <w:highlight w:val="green"/>
              </w:rPr>
            </w:pPr>
            <w:r w:rsidRPr="00BD24FD">
              <w:rPr>
                <w:rFonts w:eastAsia="DengXian" w:hint="eastAsia"/>
                <w:highlight w:val="green"/>
              </w:rPr>
              <w:t>Agreement</w:t>
            </w:r>
          </w:p>
          <w:p w14:paraId="7101665F" w14:textId="77777777" w:rsidR="00B63457" w:rsidRPr="00E5121D" w:rsidRDefault="00B63457" w:rsidP="00B63457">
            <w:pPr>
              <w:pStyle w:val="ListParagraph"/>
              <w:numPr>
                <w:ilvl w:val="0"/>
                <w:numId w:val="41"/>
              </w:numPr>
              <w:spacing w:line="252" w:lineRule="auto"/>
              <w:contextualSpacing/>
              <w:jc w:val="both"/>
              <w:rPr>
                <w:rFonts w:ascii="Times New Roman" w:hAnsi="Times New Roman"/>
                <w:sz w:val="21"/>
                <w:szCs w:val="21"/>
              </w:rPr>
            </w:pPr>
            <w:r w:rsidRPr="00E5121D">
              <w:rPr>
                <w:rFonts w:ascii="Times New Roman" w:hAnsi="Times New Roman" w:hint="eastAsia"/>
                <w:sz w:val="21"/>
                <w:szCs w:val="21"/>
              </w:rPr>
              <w:t xml:space="preserve">Study and identify </w:t>
            </w:r>
            <w:r w:rsidRPr="00E5121D">
              <w:rPr>
                <w:sz w:val="21"/>
                <w:szCs w:val="21"/>
              </w:rPr>
              <w:t>the</w:t>
            </w:r>
            <w:r w:rsidRPr="00E5121D">
              <w:rPr>
                <w:rFonts w:hint="eastAsia"/>
                <w:sz w:val="21"/>
                <w:szCs w:val="21"/>
              </w:rPr>
              <w:t xml:space="preserve"> </w:t>
            </w:r>
            <w:r w:rsidRPr="00E5121D">
              <w:rPr>
                <w:rFonts w:ascii="Times New Roman" w:hAnsi="Times New Roman" w:hint="eastAsia"/>
                <w:sz w:val="21"/>
                <w:szCs w:val="21"/>
              </w:rPr>
              <w:t>lessons learned from NR</w:t>
            </w:r>
            <w:r w:rsidRPr="006C2291">
              <w:rPr>
                <w:rFonts w:ascii="Times New Roman" w:eastAsia="DengXian" w:hAnsi="Times New Roman" w:hint="eastAsia"/>
                <w:sz w:val="21"/>
                <w:szCs w:val="21"/>
                <w:lang w:eastAsia="zh-CN"/>
              </w:rPr>
              <w:t xml:space="preserve"> </w:t>
            </w:r>
            <w:r w:rsidRPr="00E5121D">
              <w:rPr>
                <w:rFonts w:ascii="Times New Roman" w:hAnsi="Times New Roman"/>
                <w:sz w:val="21"/>
                <w:szCs w:val="21"/>
              </w:rPr>
              <w:t>spectrum utilization and aggregation</w:t>
            </w:r>
            <w:r w:rsidRPr="00E5121D">
              <w:rPr>
                <w:rFonts w:ascii="Times New Roman" w:hAnsi="Times New Roman" w:hint="eastAsia"/>
                <w:sz w:val="21"/>
                <w:szCs w:val="21"/>
              </w:rPr>
              <w:t xml:space="preserve"> framework</w:t>
            </w:r>
          </w:p>
          <w:p w14:paraId="5DC1385B" w14:textId="77777777" w:rsidR="00B63457" w:rsidRPr="00E5121D" w:rsidRDefault="00B63457" w:rsidP="00B63457">
            <w:pPr>
              <w:pStyle w:val="ListParagraph"/>
              <w:numPr>
                <w:ilvl w:val="1"/>
                <w:numId w:val="41"/>
              </w:numPr>
              <w:spacing w:line="252" w:lineRule="auto"/>
              <w:contextualSpacing/>
              <w:jc w:val="both"/>
              <w:rPr>
                <w:rFonts w:ascii="Times New Roman" w:hAnsi="Times New Roman"/>
                <w:sz w:val="21"/>
                <w:szCs w:val="21"/>
              </w:rPr>
            </w:pPr>
            <w:r w:rsidRPr="00E5121D">
              <w:rPr>
                <w:rFonts w:ascii="Times New Roman" w:hAnsi="Times New Roman" w:hint="eastAsia"/>
                <w:sz w:val="21"/>
                <w:szCs w:val="21"/>
              </w:rPr>
              <w:t>DC is subject to RAN</w:t>
            </w:r>
            <w:r w:rsidRPr="006C2291">
              <w:rPr>
                <w:rFonts w:ascii="Times New Roman" w:eastAsia="DengXian" w:hAnsi="Times New Roman" w:hint="eastAsia"/>
                <w:sz w:val="21"/>
                <w:szCs w:val="21"/>
                <w:lang w:eastAsia="zh-CN"/>
              </w:rPr>
              <w:t>P</w:t>
            </w:r>
            <w:r w:rsidRPr="00E5121D">
              <w:rPr>
                <w:rFonts w:ascii="Times New Roman" w:hAnsi="Times New Roman" w:hint="eastAsia"/>
                <w:sz w:val="21"/>
                <w:szCs w:val="21"/>
              </w:rPr>
              <w:t xml:space="preserve"> decision in June 2026</w:t>
            </w:r>
          </w:p>
          <w:p w14:paraId="589BDFFC" w14:textId="77777777" w:rsidR="00B63457" w:rsidRPr="002A300D" w:rsidRDefault="00B63457" w:rsidP="00B63457">
            <w:pPr>
              <w:pStyle w:val="ListParagraph"/>
              <w:numPr>
                <w:ilvl w:val="1"/>
                <w:numId w:val="41"/>
              </w:numPr>
              <w:spacing w:line="252" w:lineRule="auto"/>
              <w:contextualSpacing/>
              <w:jc w:val="both"/>
              <w:rPr>
                <w:rFonts w:ascii="Times New Roman" w:hAnsi="Times New Roman"/>
                <w:sz w:val="20"/>
                <w:szCs w:val="20"/>
                <w:lang w:eastAsia="zh-CN"/>
              </w:rPr>
            </w:pPr>
            <w:r w:rsidRPr="00E5121D">
              <w:rPr>
                <w:rFonts w:ascii="Times New Roman" w:hAnsi="Times New Roman" w:hint="eastAsia"/>
                <w:sz w:val="21"/>
                <w:szCs w:val="21"/>
              </w:rPr>
              <w:t>Note: MRSS aspects are separate discussion</w:t>
            </w:r>
          </w:p>
        </w:tc>
      </w:tr>
    </w:tbl>
    <w:p w14:paraId="20CE6AF8" w14:textId="77777777" w:rsidR="002348E4" w:rsidRDefault="002348E4" w:rsidP="002348E4">
      <w:pPr>
        <w:spacing w:before="120"/>
      </w:pPr>
      <w:r>
        <w:t>During RAN1#122b, the following was discussed and summarized in FL summary [8].</w:t>
      </w:r>
    </w:p>
    <w:tbl>
      <w:tblPr>
        <w:tblStyle w:val="TableGrid"/>
        <w:tblW w:w="0" w:type="auto"/>
        <w:tblLook w:val="04A0" w:firstRow="1" w:lastRow="0" w:firstColumn="1" w:lastColumn="0" w:noHBand="0" w:noVBand="1"/>
      </w:tblPr>
      <w:tblGrid>
        <w:gridCol w:w="9350"/>
      </w:tblGrid>
      <w:tr w:rsidR="00B63457" w14:paraId="6FF70B76" w14:textId="77777777" w:rsidTr="00EF15AE">
        <w:tc>
          <w:tcPr>
            <w:tcW w:w="9350" w:type="dxa"/>
          </w:tcPr>
          <w:p w14:paraId="1EF50AF5" w14:textId="77777777" w:rsidR="00B63457" w:rsidRPr="00D4436A" w:rsidRDefault="00B63457" w:rsidP="00EF15AE">
            <w:pPr>
              <w:pStyle w:val="BodyText"/>
              <w:rPr>
                <w:b/>
                <w:bCs/>
                <w:lang w:val="en-US"/>
              </w:rPr>
            </w:pPr>
            <w:r w:rsidRPr="00D4436A">
              <w:rPr>
                <w:b/>
                <w:bCs/>
                <w:highlight w:val="yellow"/>
                <w:lang w:val="en-US"/>
              </w:rPr>
              <w:t>Proposed observation 9.1b:</w:t>
            </w:r>
          </w:p>
          <w:p w14:paraId="39B20DFB" w14:textId="77777777" w:rsidR="00B63457" w:rsidRPr="00D4436A" w:rsidRDefault="00B63457" w:rsidP="00B63457">
            <w:pPr>
              <w:pStyle w:val="BodyText"/>
              <w:numPr>
                <w:ilvl w:val="0"/>
                <w:numId w:val="45"/>
              </w:numPr>
              <w:suppressAutoHyphens/>
              <w:overflowPunct/>
              <w:autoSpaceDE/>
              <w:autoSpaceDN/>
              <w:adjustRightInd/>
              <w:textAlignment w:val="auto"/>
              <w:rPr>
                <w:lang w:val="en-US"/>
              </w:rPr>
            </w:pPr>
            <w:r w:rsidRPr="00D4436A">
              <w:rPr>
                <w:lang w:val="en-US"/>
              </w:rPr>
              <w:t>The lessons learned from NR spectrum utilization and aggregation framework include, but not limited to</w:t>
            </w:r>
          </w:p>
          <w:p w14:paraId="7ECF19C4" w14:textId="77777777" w:rsidR="00B63457" w:rsidRPr="00D4436A" w:rsidRDefault="00B63457" w:rsidP="00B63457">
            <w:pPr>
              <w:pStyle w:val="BodyText"/>
              <w:numPr>
                <w:ilvl w:val="1"/>
                <w:numId w:val="45"/>
              </w:numPr>
              <w:suppressAutoHyphens/>
              <w:overflowPunct/>
              <w:autoSpaceDE/>
              <w:autoSpaceDN/>
              <w:adjustRightInd/>
              <w:textAlignment w:val="auto"/>
              <w:rPr>
                <w:highlight w:val="yellow"/>
                <w:lang w:val="en-US"/>
              </w:rPr>
            </w:pPr>
            <w:r w:rsidRPr="00D4436A">
              <w:rPr>
                <w:highlight w:val="yellow"/>
                <w:lang w:val="en-US"/>
              </w:rPr>
              <w:t>CA has been a beneficial feature in previous generations</w:t>
            </w:r>
          </w:p>
          <w:p w14:paraId="6A1C6E42" w14:textId="77777777" w:rsidR="00B63457" w:rsidRPr="00D4436A" w:rsidRDefault="00B63457" w:rsidP="00B63457">
            <w:pPr>
              <w:pStyle w:val="BodyText"/>
              <w:numPr>
                <w:ilvl w:val="1"/>
                <w:numId w:val="45"/>
              </w:numPr>
              <w:suppressAutoHyphens/>
              <w:overflowPunct/>
              <w:autoSpaceDE/>
              <w:autoSpaceDN/>
              <w:adjustRightInd/>
              <w:textAlignment w:val="auto"/>
              <w:rPr>
                <w:lang w:val="en-US"/>
              </w:rPr>
            </w:pPr>
            <w:r w:rsidRPr="00D4436A">
              <w:rPr>
                <w:lang w:val="en-US"/>
              </w:rPr>
              <w:t>Not all functionalities are available from initial release</w:t>
            </w:r>
          </w:p>
          <w:p w14:paraId="5FBED622" w14:textId="77777777" w:rsidR="00B63457" w:rsidRPr="00D4436A" w:rsidRDefault="00B63457" w:rsidP="00B63457">
            <w:pPr>
              <w:pStyle w:val="BodyText"/>
              <w:numPr>
                <w:ilvl w:val="1"/>
                <w:numId w:val="45"/>
              </w:numPr>
              <w:suppressAutoHyphens/>
              <w:overflowPunct/>
              <w:autoSpaceDE/>
              <w:autoSpaceDN/>
              <w:adjustRightInd/>
              <w:textAlignment w:val="auto"/>
              <w:rPr>
                <w:lang w:val="en-US"/>
              </w:rPr>
            </w:pPr>
            <w:r w:rsidRPr="00D4436A">
              <w:rPr>
                <w:lang w:val="en-US"/>
              </w:rPr>
              <w:t>Operating scenarios of CA and DC have some overlap</w:t>
            </w:r>
          </w:p>
          <w:p w14:paraId="3729AF5E" w14:textId="77777777" w:rsidR="00B63457" w:rsidRPr="00D4436A" w:rsidRDefault="00B63457" w:rsidP="00B63457">
            <w:pPr>
              <w:pStyle w:val="BodyText"/>
              <w:numPr>
                <w:ilvl w:val="1"/>
                <w:numId w:val="45"/>
              </w:numPr>
              <w:suppressAutoHyphens/>
              <w:overflowPunct/>
              <w:autoSpaceDE/>
              <w:autoSpaceDN/>
              <w:adjustRightInd/>
              <w:textAlignment w:val="auto"/>
              <w:rPr>
                <w:highlight w:val="yellow"/>
                <w:lang w:val="en-US"/>
              </w:rPr>
            </w:pPr>
            <w:r w:rsidRPr="00D4436A">
              <w:rPr>
                <w:highlight w:val="yellow"/>
                <w:lang w:val="en-US"/>
              </w:rPr>
              <w:t>Some functionalities are supported only on Pcell</w:t>
            </w:r>
          </w:p>
          <w:p w14:paraId="55397AE5" w14:textId="77777777" w:rsidR="00B63457" w:rsidRPr="00D4436A" w:rsidRDefault="00B63457" w:rsidP="00B63457">
            <w:pPr>
              <w:pStyle w:val="BodyText"/>
              <w:numPr>
                <w:ilvl w:val="1"/>
                <w:numId w:val="45"/>
              </w:numPr>
              <w:suppressAutoHyphens/>
              <w:overflowPunct/>
              <w:autoSpaceDE/>
              <w:autoSpaceDN/>
              <w:adjustRightInd/>
              <w:textAlignment w:val="auto"/>
              <w:rPr>
                <w:lang w:val="en-US"/>
              </w:rPr>
            </w:pPr>
            <w:r w:rsidRPr="00D4436A">
              <w:rPr>
                <w:lang w:val="en-US"/>
              </w:rPr>
              <w:t>Slow and complex activation of additional carrier</w:t>
            </w:r>
          </w:p>
          <w:p w14:paraId="192C838D" w14:textId="77777777" w:rsidR="00B63457" w:rsidRPr="00D4436A" w:rsidRDefault="00B63457" w:rsidP="00B63457">
            <w:pPr>
              <w:pStyle w:val="BodyText"/>
              <w:numPr>
                <w:ilvl w:val="1"/>
                <w:numId w:val="45"/>
              </w:numPr>
              <w:suppressAutoHyphens/>
              <w:overflowPunct/>
              <w:autoSpaceDE/>
              <w:autoSpaceDN/>
              <w:adjustRightInd/>
              <w:textAlignment w:val="auto"/>
              <w:rPr>
                <w:highlight w:val="yellow"/>
                <w:lang w:val="en-US"/>
              </w:rPr>
            </w:pPr>
            <w:r w:rsidRPr="00D4436A">
              <w:rPr>
                <w:highlight w:val="yellow"/>
                <w:lang w:val="en-US"/>
              </w:rPr>
              <w:lastRenderedPageBreak/>
              <w:t>Inefficiency from coupling DL and UL carriers for a cell</w:t>
            </w:r>
          </w:p>
          <w:p w14:paraId="5BBF8253" w14:textId="77777777" w:rsidR="00B63457" w:rsidRPr="00D4436A" w:rsidRDefault="00B63457" w:rsidP="00B63457">
            <w:pPr>
              <w:pStyle w:val="BodyText"/>
              <w:numPr>
                <w:ilvl w:val="1"/>
                <w:numId w:val="45"/>
              </w:numPr>
              <w:suppressAutoHyphens/>
              <w:overflowPunct/>
              <w:autoSpaceDE/>
              <w:autoSpaceDN/>
              <w:adjustRightInd/>
              <w:textAlignment w:val="auto"/>
              <w:rPr>
                <w:lang w:val="en-US"/>
              </w:rPr>
            </w:pPr>
            <w:r w:rsidRPr="00D4436A">
              <w:rPr>
                <w:lang w:val="en-US"/>
              </w:rPr>
              <w:t>Utilizing fragmented spectrum is not considered well</w:t>
            </w:r>
          </w:p>
          <w:p w14:paraId="5CF79CA4" w14:textId="77777777" w:rsidR="00B63457" w:rsidRPr="00D4436A" w:rsidRDefault="00B63457" w:rsidP="00B63457">
            <w:pPr>
              <w:pStyle w:val="BodyText"/>
              <w:numPr>
                <w:ilvl w:val="1"/>
                <w:numId w:val="45"/>
              </w:numPr>
              <w:suppressAutoHyphens/>
              <w:overflowPunct/>
              <w:autoSpaceDE/>
              <w:autoSpaceDN/>
              <w:adjustRightInd/>
              <w:textAlignment w:val="auto"/>
              <w:rPr>
                <w:lang w:val="en-US"/>
              </w:rPr>
            </w:pPr>
            <w:r w:rsidRPr="00D4436A">
              <w:rPr>
                <w:lang w:val="en-US"/>
              </w:rPr>
              <w:t>Features (such as HARQ) defined per carrier leads to sub-optimal performance</w:t>
            </w:r>
          </w:p>
          <w:p w14:paraId="22412E66" w14:textId="77777777" w:rsidR="00B63457" w:rsidRPr="00D4436A" w:rsidRDefault="00B63457" w:rsidP="00B63457">
            <w:pPr>
              <w:pStyle w:val="BodyText"/>
              <w:numPr>
                <w:ilvl w:val="1"/>
                <w:numId w:val="45"/>
              </w:numPr>
              <w:suppressAutoHyphens/>
              <w:overflowPunct/>
              <w:autoSpaceDE/>
              <w:autoSpaceDN/>
              <w:adjustRightInd/>
              <w:textAlignment w:val="auto"/>
              <w:rPr>
                <w:lang w:val="en-US"/>
              </w:rPr>
            </w:pPr>
            <w:r w:rsidRPr="00D4436A">
              <w:rPr>
                <w:lang w:val="en-US"/>
              </w:rPr>
              <w:t>Signalling/configuration overhead and UE processing complexity of PHY channels due to per CC constraint</w:t>
            </w:r>
          </w:p>
          <w:p w14:paraId="399DCB55" w14:textId="77777777" w:rsidR="00B63457" w:rsidRPr="00D4436A" w:rsidRDefault="00B63457" w:rsidP="00B63457">
            <w:pPr>
              <w:pStyle w:val="BodyText"/>
              <w:numPr>
                <w:ilvl w:val="1"/>
                <w:numId w:val="45"/>
              </w:numPr>
              <w:suppressAutoHyphens/>
              <w:overflowPunct/>
              <w:autoSpaceDE/>
              <w:autoSpaceDN/>
              <w:adjustRightInd/>
              <w:textAlignment w:val="auto"/>
              <w:rPr>
                <w:lang w:val="en-US"/>
              </w:rPr>
            </w:pPr>
            <w:r w:rsidRPr="00D4436A">
              <w:rPr>
                <w:lang w:val="en-US"/>
              </w:rPr>
              <w:t>limited applicable scenario of SSB adaptation for Scell</w:t>
            </w:r>
          </w:p>
          <w:p w14:paraId="758E5245" w14:textId="77777777" w:rsidR="00B63457" w:rsidRPr="003B114A" w:rsidRDefault="00B63457" w:rsidP="00B63457">
            <w:pPr>
              <w:pStyle w:val="BodyText"/>
              <w:numPr>
                <w:ilvl w:val="1"/>
                <w:numId w:val="45"/>
              </w:numPr>
              <w:suppressAutoHyphens/>
              <w:overflowPunct/>
              <w:autoSpaceDE/>
              <w:autoSpaceDN/>
              <w:adjustRightInd/>
              <w:textAlignment w:val="auto"/>
              <w:rPr>
                <w:highlight w:val="yellow"/>
                <w:lang w:val="en-US" w:eastAsia="ja-JP"/>
              </w:rPr>
            </w:pPr>
            <w:r w:rsidRPr="00D4436A">
              <w:rPr>
                <w:highlight w:val="yellow"/>
                <w:lang w:val="en-US"/>
              </w:rPr>
              <w:t>Late introduction of UL TX switching leads to restricted applicability/performance</w:t>
            </w:r>
          </w:p>
        </w:tc>
      </w:tr>
    </w:tbl>
    <w:p w14:paraId="6061767D" w14:textId="77777777" w:rsidR="00BD364F" w:rsidRPr="007C0466" w:rsidRDefault="00BD364F" w:rsidP="00B63457">
      <w:pPr>
        <w:rPr>
          <w:lang w:val="en-US"/>
        </w:rPr>
      </w:pPr>
    </w:p>
    <w:p w14:paraId="03DE3EF2" w14:textId="77777777" w:rsidR="00B63457" w:rsidRPr="002A300D" w:rsidRDefault="00B63457" w:rsidP="00B63457">
      <w:r w:rsidRPr="002A300D">
        <w:t>Bandwidth aggregation consists of combining resources of multiple carriers in same or different bands for a UE. This maximizes peak throughput and improves user experience.</w:t>
      </w:r>
    </w:p>
    <w:p w14:paraId="00217EE5" w14:textId="77777777" w:rsidR="00B63457" w:rsidRPr="002A300D" w:rsidRDefault="00B63457" w:rsidP="00B63457">
      <w:r w:rsidRPr="002A300D">
        <w:t>NR supports carrier aggregation as bandwidth aggregation scheme in connected mode. In carrier aggregation, RRC configures resources corresponding to additional carriers as “secondary serving cells”, each of which includes resources for PDCCH, PDSCH, PUSCH and (possibly) PUCCH. Data reception and transmission takes place independently between carriers.</w:t>
      </w:r>
    </w:p>
    <w:p w14:paraId="200DB46A" w14:textId="77777777" w:rsidR="00B63457" w:rsidRPr="002A300D" w:rsidRDefault="00B63457" w:rsidP="00B63457">
      <w:r w:rsidRPr="002A300D">
        <w:t xml:space="preserve">Carrier aggregation generally enables efficient scaling of resources for a UE and should be considered as a reference for studying bandwidth aggregation in 6GR. However, for some scenarios more efficient schemes can be envisioned. For example, there exists deployments where the spectrum available to an operator consists of multiple (e.g. N=3 or 4) relatively narrowband carriers (e.g. 5 MHz) that are not adjacent. A UE needs to be capable of carrier aggregation with 3 or 4 carriers to access the resources of all carriers even though the maximum throughput achievable in this scenario could be achieved with modest baseband capabilities. If instead the multiple carriers were treated as part of a single serving cell in the scenario, the resources could potentially be accessed at lower implementation cost and power consumption for a UE. For example, a single LDPC encoder/decoder is necessary if mapping coded symbols of a single TB to the resources of multiple carriers is supported. In addition, better performance is achievable thanks to frequency diversity. Higher efficiency can potentially be achieved from control channel perspective as well since scheduling over multiple carriers can be readily achieved from a single PDCCH. </w:t>
      </w:r>
    </w:p>
    <w:p w14:paraId="48CF1A34" w14:textId="77777777" w:rsidR="00B63457" w:rsidRPr="002A300D" w:rsidRDefault="00B63457" w:rsidP="00B63457">
      <w:r w:rsidRPr="002A300D">
        <w:t>The ability to configure multiple carriers for a serving cell is also beneficial as a way for a UE to access the best uplink carrier from coverage perspective when needed without requiring capability to transmit on all carriers simultaneously. The supplementary uplink (SUL) solution of NR, as well as UL carrier switching in later releases, enable this type of operation. For 6GR, a framework enabling dynamic switching between uplink carriers should be studied.</w:t>
      </w:r>
    </w:p>
    <w:p w14:paraId="4C2D20FF" w14:textId="2569D062" w:rsidR="00B63457" w:rsidRPr="00B63457" w:rsidRDefault="00B63457" w:rsidP="00B63457">
      <w:pPr>
        <w:rPr>
          <w:i/>
          <w:iCs/>
        </w:rPr>
      </w:pPr>
      <w:r w:rsidRPr="00B63457">
        <w:rPr>
          <w:b/>
          <w:bCs/>
          <w:u w:val="single"/>
        </w:rPr>
        <w:t xml:space="preserve">Proposal </w:t>
      </w:r>
      <w:r w:rsidR="002348E4">
        <w:rPr>
          <w:b/>
          <w:bCs/>
          <w:u w:val="single"/>
        </w:rPr>
        <w:t>19</w:t>
      </w:r>
      <w:r w:rsidRPr="00B63457">
        <w:rPr>
          <w:b/>
          <w:bCs/>
          <w:u w:val="single"/>
        </w:rPr>
        <w:t>:</w:t>
      </w:r>
      <w:r w:rsidRPr="00B63457">
        <w:rPr>
          <w:i/>
          <w:iCs/>
        </w:rPr>
        <w:t xml:space="preserve"> 6GR spectrum utilization and aggregation framework enables the following, considering lessons learned from 5G NR:</w:t>
      </w:r>
    </w:p>
    <w:p w14:paraId="7A57A3E2" w14:textId="77777777" w:rsidR="00B63457" w:rsidRPr="00B63457" w:rsidRDefault="00B63457" w:rsidP="00B63457">
      <w:pPr>
        <w:pStyle w:val="ListParagraph"/>
        <w:numPr>
          <w:ilvl w:val="0"/>
          <w:numId w:val="48"/>
        </w:numPr>
        <w:jc w:val="both"/>
        <w:rPr>
          <w:rFonts w:ascii="Times New Roman" w:hAnsi="Times New Roman"/>
          <w:i/>
          <w:iCs/>
          <w:lang w:eastAsia="zh-CN"/>
        </w:rPr>
      </w:pPr>
      <w:r w:rsidRPr="00B63457">
        <w:rPr>
          <w:rFonts w:ascii="Times New Roman" w:hAnsi="Times New Roman"/>
          <w:i/>
          <w:iCs/>
          <w:lang w:eastAsia="zh-CN"/>
        </w:rPr>
        <w:t>Flexible access to multiple carriers without requiring expanding baseband capabilities</w:t>
      </w:r>
    </w:p>
    <w:p w14:paraId="0F371FB9" w14:textId="77777777" w:rsidR="00B63457" w:rsidRPr="00B63457" w:rsidRDefault="00B63457" w:rsidP="00B63457">
      <w:pPr>
        <w:pStyle w:val="ListParagraph"/>
        <w:numPr>
          <w:ilvl w:val="0"/>
          <w:numId w:val="48"/>
        </w:numPr>
        <w:jc w:val="both"/>
        <w:rPr>
          <w:rFonts w:ascii="Times New Roman" w:hAnsi="Times New Roman"/>
          <w:i/>
          <w:iCs/>
          <w:lang w:eastAsia="zh-CN"/>
        </w:rPr>
      </w:pPr>
      <w:r w:rsidRPr="00B63457">
        <w:rPr>
          <w:rFonts w:ascii="Times New Roman" w:hAnsi="Times New Roman"/>
          <w:i/>
          <w:iCs/>
          <w:lang w:eastAsia="zh-CN"/>
        </w:rPr>
        <w:t>Dynamic selection of uplink carriers based on coverage and efficiency needs</w:t>
      </w:r>
    </w:p>
    <w:p w14:paraId="4B47BFAA" w14:textId="77777777" w:rsidR="0099246D" w:rsidRPr="003A69D9" w:rsidRDefault="0099246D" w:rsidP="003A69D9">
      <w:pPr>
        <w:rPr>
          <w:i/>
          <w:iCs/>
        </w:rPr>
      </w:pPr>
    </w:p>
    <w:p w14:paraId="7A856D0A" w14:textId="4CB73874" w:rsidR="008A6557" w:rsidRPr="00735153" w:rsidRDefault="00D9371E" w:rsidP="007B70BA">
      <w:pPr>
        <w:pStyle w:val="Heading1"/>
      </w:pPr>
      <w:r>
        <w:t>Conclusion</w:t>
      </w:r>
    </w:p>
    <w:p w14:paraId="2C37FDC8" w14:textId="77777777" w:rsidR="0005474A" w:rsidRDefault="0005474A" w:rsidP="0005474A">
      <w:pPr>
        <w:spacing w:before="240"/>
      </w:pPr>
      <w:bookmarkStart w:id="1" w:name="_Toc178176170"/>
      <w:bookmarkStart w:id="2" w:name="_Hlk110514697"/>
      <w:r w:rsidRPr="002A300D">
        <w:t>This contribution discussed</w:t>
      </w:r>
      <w:r>
        <w:t xml:space="preserve"> on high level design considerations of 6GR system. Based on the discussions, we propose the following:</w:t>
      </w:r>
    </w:p>
    <w:p w14:paraId="7B0FA098" w14:textId="77777777" w:rsidR="0005474A" w:rsidRPr="002A300D" w:rsidRDefault="0005474A" w:rsidP="0005474A">
      <w:pPr>
        <w:spacing w:before="240"/>
        <w:rPr>
          <w:rFonts w:eastAsia="Malgun Gothic"/>
          <w:b/>
          <w:bCs/>
          <w:i/>
          <w:iCs/>
          <w:sz w:val="20"/>
          <w:u w:val="single"/>
          <w:lang w:eastAsia="ko-KR"/>
        </w:rPr>
      </w:pPr>
      <w:r w:rsidRPr="002A300D">
        <w:rPr>
          <w:b/>
          <w:bCs/>
          <w:i/>
          <w:iCs/>
          <w:u w:val="single"/>
        </w:rPr>
        <w:t>Scalable 6GR design</w:t>
      </w:r>
    </w:p>
    <w:p w14:paraId="3DC1B6D6" w14:textId="77777777" w:rsidR="00913593" w:rsidRPr="00766C27" w:rsidRDefault="00913593" w:rsidP="00913593">
      <w:pPr>
        <w:pStyle w:val="BodyText"/>
        <w:suppressAutoHyphens/>
        <w:overflowPunct/>
        <w:autoSpaceDE/>
        <w:autoSpaceDN/>
        <w:adjustRightInd/>
        <w:textAlignment w:val="auto"/>
        <w:rPr>
          <w:i/>
          <w:iCs/>
          <w:lang w:val="en-US"/>
        </w:rPr>
      </w:pPr>
      <w:r w:rsidRPr="00436743">
        <w:rPr>
          <w:b/>
          <w:bCs/>
          <w:u w:val="single"/>
        </w:rPr>
        <w:t>Proposal 1</w:t>
      </w:r>
      <w:r>
        <w:rPr>
          <w:b/>
          <w:bCs/>
        </w:rPr>
        <w:t xml:space="preserve">: </w:t>
      </w:r>
      <w:r w:rsidRPr="00766C27">
        <w:rPr>
          <w:i/>
          <w:iCs/>
          <w:lang w:val="en-US"/>
        </w:rPr>
        <w:t>For scalable 6GR design for diverse device types:</w:t>
      </w:r>
    </w:p>
    <w:p w14:paraId="4B900A68" w14:textId="77777777" w:rsidR="00913593" w:rsidRPr="00766C27" w:rsidRDefault="00913593" w:rsidP="00913593">
      <w:pPr>
        <w:pStyle w:val="BodyText"/>
        <w:numPr>
          <w:ilvl w:val="0"/>
          <w:numId w:val="38"/>
        </w:numPr>
        <w:suppressAutoHyphens/>
        <w:overflowPunct/>
        <w:autoSpaceDE/>
        <w:autoSpaceDN/>
        <w:adjustRightInd/>
        <w:textAlignment w:val="auto"/>
        <w:rPr>
          <w:i/>
          <w:iCs/>
          <w:lang w:val="en-US"/>
        </w:rPr>
      </w:pPr>
      <w:r w:rsidRPr="00766C27">
        <w:rPr>
          <w:i/>
          <w:iCs/>
          <w:lang w:val="en-US"/>
        </w:rPr>
        <w:t>Strive for functionality designs that can be commonly applied to all 6G device types</w:t>
      </w:r>
    </w:p>
    <w:p w14:paraId="6FEC0960" w14:textId="77777777" w:rsidR="00913593" w:rsidRPr="00766C27" w:rsidRDefault="00913593" w:rsidP="00913593">
      <w:pPr>
        <w:pStyle w:val="BodyText"/>
        <w:numPr>
          <w:ilvl w:val="0"/>
          <w:numId w:val="38"/>
        </w:numPr>
        <w:suppressAutoHyphens/>
        <w:overflowPunct/>
        <w:autoSpaceDE/>
        <w:autoSpaceDN/>
        <w:adjustRightInd/>
        <w:textAlignment w:val="auto"/>
        <w:rPr>
          <w:i/>
          <w:iCs/>
          <w:lang w:val="en-US"/>
        </w:rPr>
      </w:pPr>
      <w:r w:rsidRPr="00766C27">
        <w:rPr>
          <w:i/>
          <w:iCs/>
          <w:lang w:val="en-US"/>
        </w:rPr>
        <w:t>Enable use of common resources for all 6G device types for initial stage of network access</w:t>
      </w:r>
    </w:p>
    <w:p w14:paraId="4C9E07EA" w14:textId="77777777" w:rsidR="0005474A" w:rsidRPr="00F36F6B" w:rsidRDefault="0005474A" w:rsidP="0005474A">
      <w:pPr>
        <w:rPr>
          <w:i/>
          <w:iCs/>
        </w:rPr>
      </w:pPr>
      <w:r w:rsidRPr="00F36F6B">
        <w:rPr>
          <w:b/>
          <w:bCs/>
          <w:u w:val="single"/>
        </w:rPr>
        <w:lastRenderedPageBreak/>
        <w:t>Proposal 2:</w:t>
      </w:r>
      <w:r w:rsidRPr="00F36F6B">
        <w:rPr>
          <w:i/>
          <w:iCs/>
        </w:rPr>
        <w:t xml:space="preserve"> Scalable 6GR design minimizes transmission of always-on signals.</w:t>
      </w:r>
    </w:p>
    <w:p w14:paraId="65A28428" w14:textId="77777777" w:rsidR="0005474A" w:rsidRPr="00F36F6B" w:rsidRDefault="0005474A" w:rsidP="0005474A">
      <w:pPr>
        <w:rPr>
          <w:i/>
          <w:iCs/>
        </w:rPr>
      </w:pPr>
      <w:r w:rsidRPr="00F36F6B">
        <w:rPr>
          <w:b/>
          <w:bCs/>
          <w:u w:val="single"/>
        </w:rPr>
        <w:t>Proposal 3:</w:t>
      </w:r>
      <w:r w:rsidRPr="00F36F6B">
        <w:rPr>
          <w:i/>
          <w:iCs/>
        </w:rPr>
        <w:t xml:space="preserve"> Scalable 6GR design enables turning on and off transmission and reception of resources with high granularity in time, frequency, space and power domains without affecting UEs operating in the system.</w:t>
      </w:r>
    </w:p>
    <w:p w14:paraId="26B4DECE" w14:textId="77777777" w:rsidR="0005474A" w:rsidRPr="00F36F6B" w:rsidRDefault="0005474A" w:rsidP="0005474A">
      <w:pPr>
        <w:rPr>
          <w:rFonts w:eastAsia="Yu Mincho"/>
          <w:i/>
          <w:iCs/>
        </w:rPr>
      </w:pPr>
      <w:r w:rsidRPr="00F36F6B">
        <w:rPr>
          <w:b/>
          <w:bCs/>
          <w:u w:val="single"/>
        </w:rPr>
        <w:t>Proposal 4:</w:t>
      </w:r>
      <w:r w:rsidRPr="00F36F6B">
        <w:rPr>
          <w:rFonts w:eastAsia="Yu Mincho"/>
          <w:i/>
          <w:iCs/>
        </w:rPr>
        <w:t xml:space="preserve"> Scalable 6GR design enables efficient adaptability of device power consumption to demands from traffic/QoS/QoE, affecting efficient transitions between operational states as well as enabling effective trade-offs between UE and network power consumption. </w:t>
      </w:r>
    </w:p>
    <w:p w14:paraId="0235E792" w14:textId="73488EE9" w:rsidR="0005474A" w:rsidRPr="00F36F6B" w:rsidRDefault="0005474A" w:rsidP="0005474A">
      <w:pPr>
        <w:rPr>
          <w:rFonts w:eastAsia="Yu Mincho"/>
          <w:i/>
          <w:iCs/>
        </w:rPr>
      </w:pPr>
      <w:r w:rsidRPr="00F36F6B">
        <w:rPr>
          <w:b/>
          <w:bCs/>
          <w:u w:val="single"/>
        </w:rPr>
        <w:t>Proposal 5:</w:t>
      </w:r>
      <w:r w:rsidRPr="00F36F6B">
        <w:rPr>
          <w:rFonts w:eastAsia="Yu Mincho"/>
          <w:i/>
          <w:iCs/>
        </w:rPr>
        <w:t xml:space="preserve"> Scalable 6GR design enables scalable and modular UE design approaches to address different UE capabilities and requirements on throughput/bandwidth/Tx and Rx characteristics across diverse device types such that device complexity can be optimized while maximally harvesting economies of scale. </w:t>
      </w:r>
    </w:p>
    <w:p w14:paraId="69018355" w14:textId="77777777" w:rsidR="0005474A" w:rsidRPr="00D3512B" w:rsidRDefault="0005474A" w:rsidP="0005474A">
      <w:pPr>
        <w:spacing w:before="240"/>
        <w:rPr>
          <w:rFonts w:eastAsia="Malgun Gothic"/>
          <w:b/>
          <w:bCs/>
          <w:i/>
          <w:iCs/>
          <w:sz w:val="20"/>
          <w:u w:val="single"/>
          <w:lang w:eastAsia="ko-KR"/>
        </w:rPr>
      </w:pPr>
      <w:r>
        <w:rPr>
          <w:b/>
          <w:bCs/>
          <w:i/>
          <w:iCs/>
          <w:u w:val="single"/>
        </w:rPr>
        <w:t>Support of minimum spectrum allocation</w:t>
      </w:r>
    </w:p>
    <w:p w14:paraId="708833B7" w14:textId="77777777" w:rsidR="0009586F" w:rsidRPr="00D6266C" w:rsidRDefault="0009586F" w:rsidP="0009586F">
      <w:pPr>
        <w:rPr>
          <w:i/>
          <w:iCs/>
        </w:rPr>
      </w:pPr>
      <w:r w:rsidRPr="00D6266C">
        <w:rPr>
          <w:b/>
          <w:bCs/>
        </w:rPr>
        <w:t>Observation 1:</w:t>
      </w:r>
      <w:r w:rsidRPr="00D6266C">
        <w:rPr>
          <w:i/>
          <w:iCs/>
        </w:rPr>
        <w:t xml:space="preserve"> The NR operation in 3 MHz </w:t>
      </w:r>
      <w:r>
        <w:rPr>
          <w:i/>
          <w:iCs/>
        </w:rPr>
        <w:t>minimum spectrum allocation</w:t>
      </w:r>
      <w:r w:rsidRPr="00D6266C">
        <w:rPr>
          <w:i/>
          <w:iCs/>
        </w:rPr>
        <w:t xml:space="preserve"> is supported by </w:t>
      </w:r>
      <w:r>
        <w:rPr>
          <w:i/>
          <w:iCs/>
        </w:rPr>
        <w:t xml:space="preserve">puncturing </w:t>
      </w:r>
      <w:r w:rsidRPr="00D6266C">
        <w:rPr>
          <w:i/>
          <w:iCs/>
        </w:rPr>
        <w:t xml:space="preserve">physical channel and signal structure </w:t>
      </w:r>
      <w:r>
        <w:rPr>
          <w:i/>
          <w:iCs/>
        </w:rPr>
        <w:t xml:space="preserve">BW </w:t>
      </w:r>
      <w:r w:rsidRPr="00D6266C">
        <w:rPr>
          <w:i/>
          <w:iCs/>
        </w:rPr>
        <w:t>for initial access</w:t>
      </w:r>
      <w:r>
        <w:rPr>
          <w:i/>
          <w:iCs/>
        </w:rPr>
        <w:t xml:space="preserve"> (similar to Opt1)</w:t>
      </w:r>
      <w:r w:rsidRPr="00D6266C">
        <w:rPr>
          <w:i/>
          <w:iCs/>
        </w:rPr>
        <w:t xml:space="preserve">. </w:t>
      </w:r>
    </w:p>
    <w:p w14:paraId="2FBEDD69" w14:textId="6710E136" w:rsidR="0009586F" w:rsidRPr="002A300D" w:rsidRDefault="0009586F" w:rsidP="0009586F">
      <w:pPr>
        <w:rPr>
          <w:b/>
          <w:bCs/>
          <w:i/>
          <w:iCs/>
        </w:rPr>
      </w:pPr>
      <w:r w:rsidRPr="00D6266C">
        <w:rPr>
          <w:b/>
          <w:bCs/>
          <w:u w:val="single"/>
        </w:rPr>
        <w:t>Proposal 6:</w:t>
      </w:r>
      <w:r w:rsidRPr="002A300D">
        <w:rPr>
          <w:b/>
          <w:bCs/>
          <w:i/>
          <w:iCs/>
        </w:rPr>
        <w:t xml:space="preserve"> </w:t>
      </w:r>
      <w:r>
        <w:rPr>
          <w:i/>
          <w:iCs/>
        </w:rPr>
        <w:t>RAN1 supports Opt1 and Opt3 to operate 6GR on the minimum spectrum allocation of 3 MHz and 5 MHz, respectively</w:t>
      </w:r>
      <w:r w:rsidRPr="00D6266C">
        <w:rPr>
          <w:i/>
          <w:iCs/>
        </w:rPr>
        <w:t>.</w:t>
      </w:r>
    </w:p>
    <w:p w14:paraId="17DA4997" w14:textId="77777777" w:rsidR="0005474A" w:rsidRPr="00D3512B" w:rsidRDefault="0005474A" w:rsidP="0005474A">
      <w:pPr>
        <w:spacing w:before="240"/>
        <w:rPr>
          <w:rFonts w:eastAsia="Malgun Gothic"/>
          <w:b/>
          <w:bCs/>
          <w:i/>
          <w:iCs/>
          <w:sz w:val="20"/>
          <w:u w:val="single"/>
          <w:lang w:eastAsia="ko-KR"/>
        </w:rPr>
      </w:pPr>
      <w:r>
        <w:rPr>
          <w:b/>
          <w:bCs/>
          <w:i/>
          <w:iCs/>
          <w:u w:val="single"/>
        </w:rPr>
        <w:t>Coverage</w:t>
      </w:r>
    </w:p>
    <w:p w14:paraId="1D055F2F" w14:textId="77777777" w:rsidR="0009586F" w:rsidRPr="00C44D58" w:rsidRDefault="0009586F" w:rsidP="0009586F">
      <w:pPr>
        <w:rPr>
          <w:i/>
          <w:iCs/>
        </w:rPr>
      </w:pPr>
      <w:r w:rsidRPr="00A43AC1">
        <w:rPr>
          <w:b/>
          <w:bCs/>
          <w:u w:val="single"/>
        </w:rPr>
        <w:t>Proposal 7:</w:t>
      </w:r>
      <w:r w:rsidRPr="00C44D58">
        <w:rPr>
          <w:i/>
          <w:iCs/>
        </w:rPr>
        <w:t xml:space="preserve"> Design considerations to meet 6GR coverage requirements include e.g., </w:t>
      </w:r>
    </w:p>
    <w:p w14:paraId="72214D9C" w14:textId="77777777" w:rsidR="0009586F" w:rsidRPr="00C44D58" w:rsidRDefault="0009586F" w:rsidP="0009586F">
      <w:pPr>
        <w:pStyle w:val="ListParagraph"/>
        <w:numPr>
          <w:ilvl w:val="0"/>
          <w:numId w:val="42"/>
        </w:numPr>
        <w:jc w:val="both"/>
        <w:rPr>
          <w:rFonts w:ascii="Times New Roman" w:hAnsi="Times New Roman"/>
          <w:i/>
          <w:iCs/>
          <w:lang w:eastAsia="zh-CN"/>
        </w:rPr>
      </w:pPr>
      <w:r w:rsidRPr="00C44D58">
        <w:rPr>
          <w:rFonts w:ascii="Times New Roman" w:hAnsi="Times New Roman"/>
          <w:i/>
          <w:iCs/>
          <w:lang w:eastAsia="zh-CN"/>
        </w:rPr>
        <w:t xml:space="preserve">Identify different </w:t>
      </w:r>
      <w:r>
        <w:rPr>
          <w:rFonts w:ascii="Times New Roman" w:hAnsi="Times New Roman"/>
          <w:i/>
          <w:iCs/>
          <w:lang w:eastAsia="zh-CN"/>
        </w:rPr>
        <w:t xml:space="preserve">coverage enhancement </w:t>
      </w:r>
      <w:r w:rsidRPr="00C44D58">
        <w:rPr>
          <w:rFonts w:ascii="Times New Roman" w:hAnsi="Times New Roman"/>
          <w:i/>
          <w:iCs/>
          <w:lang w:eastAsia="zh-CN"/>
        </w:rPr>
        <w:t>targets to support co-sited FR3 deployment and/or diverse device types</w:t>
      </w:r>
      <w:r>
        <w:rPr>
          <w:rFonts w:ascii="Times New Roman" w:hAnsi="Times New Roman"/>
          <w:i/>
          <w:iCs/>
          <w:lang w:eastAsia="zh-CN"/>
        </w:rPr>
        <w:t>.</w:t>
      </w:r>
    </w:p>
    <w:p w14:paraId="02AB5B14" w14:textId="77777777" w:rsidR="0009586F" w:rsidRPr="00C44D58" w:rsidRDefault="0009586F" w:rsidP="0009586F">
      <w:pPr>
        <w:pStyle w:val="ListParagraph"/>
        <w:numPr>
          <w:ilvl w:val="1"/>
          <w:numId w:val="42"/>
        </w:numPr>
        <w:jc w:val="both"/>
        <w:rPr>
          <w:rFonts w:ascii="Times New Roman" w:hAnsi="Times New Roman"/>
          <w:i/>
          <w:iCs/>
          <w:lang w:eastAsia="zh-CN"/>
        </w:rPr>
      </w:pPr>
      <w:r>
        <w:rPr>
          <w:rFonts w:ascii="Times New Roman" w:hAnsi="Times New Roman"/>
          <w:i/>
          <w:iCs/>
          <w:lang w:eastAsia="zh-CN"/>
        </w:rPr>
        <w:t>e.g., 144-dB MCL for eMBB device type with 5~10 dB coverage enhancement for IoT device type</w:t>
      </w:r>
    </w:p>
    <w:p w14:paraId="02D1B60E" w14:textId="77777777" w:rsidR="0009586F" w:rsidRPr="00C44D58" w:rsidRDefault="0009586F" w:rsidP="0009586F">
      <w:pPr>
        <w:pStyle w:val="ListParagraph"/>
        <w:numPr>
          <w:ilvl w:val="0"/>
          <w:numId w:val="42"/>
        </w:numPr>
        <w:jc w:val="both"/>
        <w:rPr>
          <w:rFonts w:ascii="Times New Roman" w:hAnsi="Times New Roman"/>
          <w:i/>
          <w:iCs/>
          <w:lang w:eastAsia="zh-CN"/>
        </w:rPr>
      </w:pPr>
      <w:r w:rsidRPr="00C44D58">
        <w:rPr>
          <w:rFonts w:ascii="Times New Roman" w:hAnsi="Times New Roman"/>
          <w:i/>
          <w:iCs/>
          <w:lang w:eastAsia="zh-CN"/>
        </w:rPr>
        <w:t>Support common design with scalable mechanisms to meet all identified coverage targets.</w:t>
      </w:r>
    </w:p>
    <w:p w14:paraId="4941D074" w14:textId="77777777" w:rsidR="0005474A" w:rsidRDefault="0005474A" w:rsidP="0005474A">
      <w:pPr>
        <w:rPr>
          <w:rFonts w:eastAsia="Malgun Gothic"/>
          <w:b/>
          <w:bCs/>
          <w:i/>
          <w:iCs/>
          <w:sz w:val="20"/>
          <w:lang w:eastAsia="ko-KR"/>
        </w:rPr>
      </w:pPr>
    </w:p>
    <w:p w14:paraId="7CE6D3EB" w14:textId="77777777" w:rsidR="0005474A" w:rsidRPr="00D3512B" w:rsidRDefault="0005474A" w:rsidP="0005474A">
      <w:pPr>
        <w:spacing w:before="240"/>
        <w:rPr>
          <w:rFonts w:eastAsia="Malgun Gothic"/>
          <w:b/>
          <w:bCs/>
          <w:i/>
          <w:iCs/>
          <w:sz w:val="20"/>
          <w:u w:val="single"/>
          <w:lang w:eastAsia="ko-KR"/>
        </w:rPr>
      </w:pPr>
      <w:r>
        <w:rPr>
          <w:b/>
          <w:bCs/>
          <w:i/>
          <w:iCs/>
          <w:u w:val="single"/>
        </w:rPr>
        <w:t>MRSS</w:t>
      </w:r>
    </w:p>
    <w:p w14:paraId="3E5CE026" w14:textId="77777777" w:rsidR="0005474A" w:rsidRPr="00F36F6B" w:rsidRDefault="0005474A" w:rsidP="0005474A">
      <w:pPr>
        <w:rPr>
          <w:i/>
          <w:iCs/>
        </w:rPr>
      </w:pPr>
      <w:r w:rsidRPr="00F36F6B">
        <w:rPr>
          <w:b/>
          <w:bCs/>
          <w:u w:val="single"/>
        </w:rPr>
        <w:t>Proposal 8:</w:t>
      </w:r>
      <w:r w:rsidRPr="00F36F6B">
        <w:rPr>
          <w:i/>
          <w:iCs/>
        </w:rPr>
        <w:t xml:space="preserve"> Study the support of 6GR co-existence mechanisms with NR signals and channels on a MRSS carriers including at least</w:t>
      </w:r>
    </w:p>
    <w:p w14:paraId="0C0FDC5D" w14:textId="77777777" w:rsidR="0005474A" w:rsidRPr="00F36F6B" w:rsidRDefault="0005474A" w:rsidP="0005474A">
      <w:pPr>
        <w:pStyle w:val="ListParagraph"/>
        <w:numPr>
          <w:ilvl w:val="0"/>
          <w:numId w:val="42"/>
        </w:numPr>
        <w:jc w:val="both"/>
        <w:rPr>
          <w:rFonts w:ascii="Times New Roman" w:hAnsi="Times New Roman"/>
          <w:i/>
          <w:iCs/>
          <w:lang w:eastAsia="zh-CN"/>
        </w:rPr>
      </w:pPr>
      <w:r w:rsidRPr="00F36F6B">
        <w:rPr>
          <w:rFonts w:ascii="Times New Roman" w:hAnsi="Times New Roman"/>
          <w:i/>
          <w:iCs/>
          <w:lang w:eastAsia="zh-CN"/>
        </w:rPr>
        <w:t xml:space="preserve">Semi-static time and/or frequency resource partitioning </w:t>
      </w:r>
    </w:p>
    <w:p w14:paraId="578584FF" w14:textId="77777777" w:rsidR="0005474A" w:rsidRPr="00F36F6B" w:rsidRDefault="0005474A" w:rsidP="0005474A">
      <w:pPr>
        <w:pStyle w:val="ListParagraph"/>
        <w:numPr>
          <w:ilvl w:val="0"/>
          <w:numId w:val="42"/>
        </w:numPr>
        <w:jc w:val="both"/>
        <w:rPr>
          <w:rFonts w:ascii="Times New Roman" w:hAnsi="Times New Roman"/>
          <w:i/>
          <w:iCs/>
          <w:lang w:eastAsia="zh-CN"/>
        </w:rPr>
      </w:pPr>
      <w:r w:rsidRPr="00F36F6B">
        <w:rPr>
          <w:rFonts w:ascii="Times New Roman" w:hAnsi="Times New Roman"/>
          <w:i/>
          <w:iCs/>
          <w:lang w:eastAsia="zh-CN"/>
        </w:rPr>
        <w:t xml:space="preserve">Dynamic resource sharing including rate-matching around resources configured for NR always-on and on-demand signals and channels, e.g. SSB, common PDCCH, CSI-RS/TRS. </w:t>
      </w:r>
    </w:p>
    <w:p w14:paraId="384C00BB" w14:textId="77777777" w:rsidR="0005474A" w:rsidRPr="00F36F6B" w:rsidRDefault="0005474A" w:rsidP="0005474A">
      <w:pPr>
        <w:rPr>
          <w:rFonts w:eastAsia="Malgun Gothic"/>
          <w:i/>
          <w:iCs/>
          <w:sz w:val="20"/>
          <w:lang w:eastAsia="ko-KR"/>
        </w:rPr>
      </w:pPr>
    </w:p>
    <w:p w14:paraId="58177421" w14:textId="50EB17DE" w:rsidR="0005474A" w:rsidRDefault="0005474A" w:rsidP="0005474A">
      <w:pPr>
        <w:rPr>
          <w:i/>
          <w:iCs/>
        </w:rPr>
      </w:pPr>
      <w:r w:rsidRPr="00F36F6B">
        <w:rPr>
          <w:b/>
          <w:bCs/>
          <w:u w:val="single"/>
        </w:rPr>
        <w:t>Proposal 9:</w:t>
      </w:r>
      <w:r w:rsidRPr="00F36F6B">
        <w:rPr>
          <w:i/>
          <w:iCs/>
        </w:rPr>
        <w:t xml:space="preserve"> Study sharing of signals/channels (e.g., SSB, CSI-RS) between 5G NR and 6GR if significant network energy saving gain is observed. </w:t>
      </w:r>
    </w:p>
    <w:p w14:paraId="2124FFA8" w14:textId="1B4BD9C9" w:rsidR="00340955" w:rsidRPr="00F36F6B" w:rsidRDefault="00340955" w:rsidP="0005474A">
      <w:pPr>
        <w:rPr>
          <w:i/>
          <w:iCs/>
        </w:rPr>
      </w:pPr>
      <w:r w:rsidRPr="006C5AAC">
        <w:rPr>
          <w:b/>
          <w:bCs/>
          <w:u w:val="single"/>
        </w:rPr>
        <w:t xml:space="preserve">Proposal </w:t>
      </w:r>
      <w:r>
        <w:rPr>
          <w:b/>
          <w:bCs/>
          <w:u w:val="single"/>
        </w:rPr>
        <w:t>10</w:t>
      </w:r>
      <w:r w:rsidRPr="006C5AAC">
        <w:rPr>
          <w:b/>
          <w:bCs/>
          <w:u w:val="single"/>
        </w:rPr>
        <w:t>:</w:t>
      </w:r>
      <w:r w:rsidRPr="000177C0">
        <w:rPr>
          <w:i/>
          <w:iCs/>
        </w:rPr>
        <w:t xml:space="preserve"> </w:t>
      </w:r>
      <w:r>
        <w:rPr>
          <w:i/>
          <w:iCs/>
        </w:rPr>
        <w:t>RAN1 identifies the set of specific reference NR functionalities MRSS design can rely on with input from network operators</w:t>
      </w:r>
      <w:r w:rsidRPr="000177C0">
        <w:rPr>
          <w:i/>
          <w:iCs/>
        </w:rPr>
        <w:t>.</w:t>
      </w:r>
    </w:p>
    <w:p w14:paraId="16CEF7D9" w14:textId="77777777" w:rsidR="0005474A" w:rsidRPr="00D3512B" w:rsidRDefault="0005474A" w:rsidP="0005474A">
      <w:pPr>
        <w:spacing w:before="240"/>
        <w:rPr>
          <w:rFonts w:eastAsia="Malgun Gothic"/>
          <w:b/>
          <w:bCs/>
          <w:i/>
          <w:iCs/>
          <w:sz w:val="20"/>
          <w:u w:val="single"/>
          <w:lang w:eastAsia="ko-KR"/>
        </w:rPr>
      </w:pPr>
      <w:r>
        <w:rPr>
          <w:b/>
          <w:bCs/>
          <w:i/>
          <w:iCs/>
          <w:u w:val="single"/>
        </w:rPr>
        <w:t>Sync signal structure and periodicity</w:t>
      </w:r>
    </w:p>
    <w:p w14:paraId="03BAC439" w14:textId="77777777" w:rsidR="0005474A" w:rsidRPr="00F36F6B" w:rsidRDefault="0005474A" w:rsidP="0005474A">
      <w:pPr>
        <w:rPr>
          <w:i/>
          <w:iCs/>
        </w:rPr>
      </w:pPr>
      <w:r w:rsidRPr="00F36F6B">
        <w:rPr>
          <w:b/>
          <w:bCs/>
          <w:u w:val="single"/>
        </w:rPr>
        <w:t>Proposal 11:</w:t>
      </w:r>
      <w:r w:rsidRPr="00F36F6B">
        <w:rPr>
          <w:i/>
          <w:iCs/>
        </w:rPr>
        <w:t xml:space="preserve"> Study sync raster enhancement to reduce cell search complexity and search time.</w:t>
      </w:r>
    </w:p>
    <w:p w14:paraId="2F06605A" w14:textId="77777777" w:rsidR="0005474A" w:rsidRPr="00F36F6B" w:rsidRDefault="0005474A" w:rsidP="0005474A">
      <w:r w:rsidRPr="00F36F6B">
        <w:rPr>
          <w:b/>
          <w:bCs/>
          <w:u w:val="single"/>
        </w:rPr>
        <w:t>Proposal 12:</w:t>
      </w:r>
      <w:r w:rsidRPr="00F36F6B">
        <w:rPr>
          <w:i/>
          <w:iCs/>
        </w:rPr>
        <w:t xml:space="preserve"> Study flexible cell access signals, e.g., common SSB for multiple device types. </w:t>
      </w:r>
    </w:p>
    <w:p w14:paraId="1ACB74CD" w14:textId="5A65C5D0" w:rsidR="0005474A" w:rsidRPr="00F36F6B" w:rsidRDefault="0005474A" w:rsidP="0005474A">
      <w:pPr>
        <w:rPr>
          <w:i/>
          <w:iCs/>
        </w:rPr>
      </w:pPr>
      <w:r w:rsidRPr="00F36F6B">
        <w:rPr>
          <w:b/>
          <w:bCs/>
          <w:u w:val="single"/>
        </w:rPr>
        <w:t>Proposal 13:</w:t>
      </w:r>
      <w:r w:rsidRPr="00F36F6B">
        <w:rPr>
          <w:i/>
          <w:iCs/>
        </w:rPr>
        <w:t xml:space="preserve"> Study initial access signaling including e.g. a combination of sparse SSB transmission with 160-ms or larger periodicity and adaptive on-demand SSB transmissions.  </w:t>
      </w:r>
    </w:p>
    <w:p w14:paraId="0A4C9E43" w14:textId="77777777" w:rsidR="0005474A" w:rsidRPr="00D3512B" w:rsidRDefault="0005474A" w:rsidP="0005474A">
      <w:pPr>
        <w:spacing w:before="240"/>
        <w:rPr>
          <w:rFonts w:eastAsia="Malgun Gothic"/>
          <w:b/>
          <w:bCs/>
          <w:i/>
          <w:iCs/>
          <w:sz w:val="20"/>
          <w:u w:val="single"/>
          <w:lang w:eastAsia="ko-KR"/>
        </w:rPr>
      </w:pPr>
      <w:r>
        <w:rPr>
          <w:b/>
          <w:bCs/>
          <w:i/>
          <w:iCs/>
          <w:u w:val="single"/>
        </w:rPr>
        <w:t>Bandwidth management</w:t>
      </w:r>
    </w:p>
    <w:p w14:paraId="32D3D43B" w14:textId="77777777" w:rsidR="00340955" w:rsidRPr="00C37EE7" w:rsidRDefault="00340955" w:rsidP="00340955">
      <w:pPr>
        <w:rPr>
          <w:i/>
          <w:iCs/>
          <w:u w:val="single"/>
        </w:rPr>
      </w:pPr>
      <w:r w:rsidRPr="00A43AC1">
        <w:rPr>
          <w:b/>
          <w:bCs/>
          <w:u w:val="single"/>
        </w:rPr>
        <w:t xml:space="preserve">Proposal </w:t>
      </w:r>
      <w:r>
        <w:rPr>
          <w:b/>
          <w:bCs/>
          <w:u w:val="single"/>
        </w:rPr>
        <w:t>14</w:t>
      </w:r>
      <w:r w:rsidRPr="00C37EE7">
        <w:rPr>
          <w:i/>
          <w:iCs/>
          <w:u w:val="single"/>
        </w:rPr>
        <w:t xml:space="preserve">: </w:t>
      </w:r>
      <w:r w:rsidRPr="00766C27">
        <w:rPr>
          <w:i/>
          <w:iCs/>
        </w:rPr>
        <w:t>RAN1 to consider following aspects for the selection of smallest maximum supported UE bandwidth:</w:t>
      </w:r>
    </w:p>
    <w:p w14:paraId="03819A9A" w14:textId="77777777" w:rsidR="00340955" w:rsidRPr="00C37EE7" w:rsidRDefault="00340955" w:rsidP="00340955">
      <w:pPr>
        <w:pStyle w:val="ListParagraph"/>
        <w:numPr>
          <w:ilvl w:val="0"/>
          <w:numId w:val="39"/>
        </w:numPr>
        <w:rPr>
          <w:rFonts w:ascii="Times New Roman" w:hAnsi="Times New Roman"/>
          <w:i/>
          <w:iCs/>
        </w:rPr>
      </w:pPr>
      <w:r>
        <w:rPr>
          <w:rFonts w:ascii="Times New Roman" w:hAnsi="Times New Roman"/>
          <w:i/>
          <w:iCs/>
        </w:rPr>
        <w:lastRenderedPageBreak/>
        <w:t>Device</w:t>
      </w:r>
      <w:r w:rsidRPr="00C37EE7">
        <w:rPr>
          <w:rFonts w:ascii="Times New Roman" w:hAnsi="Times New Roman"/>
          <w:i/>
          <w:iCs/>
        </w:rPr>
        <w:t xml:space="preserve"> complexity</w:t>
      </w:r>
    </w:p>
    <w:p w14:paraId="1E14BE25" w14:textId="77777777" w:rsidR="00340955" w:rsidRDefault="00340955" w:rsidP="00340955">
      <w:pPr>
        <w:pStyle w:val="ListParagraph"/>
        <w:numPr>
          <w:ilvl w:val="0"/>
          <w:numId w:val="39"/>
        </w:numPr>
        <w:rPr>
          <w:rFonts w:ascii="Times New Roman" w:hAnsi="Times New Roman"/>
          <w:i/>
          <w:iCs/>
        </w:rPr>
      </w:pPr>
      <w:r>
        <w:rPr>
          <w:rFonts w:ascii="Times New Roman" w:hAnsi="Times New Roman"/>
          <w:i/>
          <w:iCs/>
        </w:rPr>
        <w:t>Commonality of i</w:t>
      </w:r>
      <w:r w:rsidRPr="00C37EE7">
        <w:rPr>
          <w:rFonts w:ascii="Times New Roman" w:hAnsi="Times New Roman"/>
          <w:i/>
          <w:iCs/>
        </w:rPr>
        <w:t>nitial access signals</w:t>
      </w:r>
    </w:p>
    <w:p w14:paraId="1CCF4DC3" w14:textId="77777777" w:rsidR="00340955" w:rsidRPr="00C37EE7" w:rsidRDefault="00340955" w:rsidP="00340955">
      <w:pPr>
        <w:pStyle w:val="ListParagraph"/>
        <w:numPr>
          <w:ilvl w:val="0"/>
          <w:numId w:val="39"/>
        </w:numPr>
        <w:rPr>
          <w:rFonts w:ascii="Times New Roman" w:hAnsi="Times New Roman"/>
          <w:i/>
          <w:iCs/>
        </w:rPr>
      </w:pPr>
      <w:r>
        <w:rPr>
          <w:rFonts w:ascii="Times New Roman" w:hAnsi="Times New Roman"/>
          <w:i/>
          <w:iCs/>
        </w:rPr>
        <w:t>Performance (coverage, detection latency, power consumption)</w:t>
      </w:r>
    </w:p>
    <w:p w14:paraId="6C9B937D" w14:textId="77777777" w:rsidR="00340955" w:rsidRPr="00C37EE7" w:rsidRDefault="00340955" w:rsidP="00340955">
      <w:pPr>
        <w:rPr>
          <w:i/>
          <w:iCs/>
          <w:u w:val="single"/>
        </w:rPr>
      </w:pPr>
      <w:r w:rsidRPr="00A43AC1">
        <w:rPr>
          <w:b/>
          <w:bCs/>
          <w:u w:val="single"/>
        </w:rPr>
        <w:t xml:space="preserve">Proposal </w:t>
      </w:r>
      <w:r>
        <w:rPr>
          <w:b/>
          <w:bCs/>
          <w:u w:val="single"/>
        </w:rPr>
        <w:t>15</w:t>
      </w:r>
      <w:r w:rsidRPr="00C37EE7">
        <w:rPr>
          <w:i/>
          <w:iCs/>
          <w:u w:val="single"/>
        </w:rPr>
        <w:t xml:space="preserve">: </w:t>
      </w:r>
      <w:r w:rsidRPr="00766C27">
        <w:rPr>
          <w:i/>
          <w:iCs/>
        </w:rPr>
        <w:t>Minimum spectrum allocation is not considered for the selection of smallest maximum supported UE bandwidth:</w:t>
      </w:r>
    </w:p>
    <w:p w14:paraId="38603640" w14:textId="279D274B" w:rsidR="0005474A" w:rsidRPr="00F36F6B" w:rsidRDefault="0005474A" w:rsidP="0005474A">
      <w:pPr>
        <w:rPr>
          <w:i/>
          <w:iCs/>
        </w:rPr>
      </w:pPr>
      <w:r w:rsidRPr="00F36F6B">
        <w:rPr>
          <w:b/>
          <w:bCs/>
          <w:u w:val="single"/>
        </w:rPr>
        <w:t>Proposal 1</w:t>
      </w:r>
      <w:r w:rsidR="00340955">
        <w:rPr>
          <w:b/>
          <w:bCs/>
          <w:u w:val="single"/>
        </w:rPr>
        <w:t>6</w:t>
      </w:r>
      <w:r w:rsidRPr="00F36F6B">
        <w:rPr>
          <w:b/>
          <w:bCs/>
          <w:u w:val="single"/>
        </w:rPr>
        <w:t>:</w:t>
      </w:r>
      <w:r w:rsidRPr="00F36F6B">
        <w:rPr>
          <w:i/>
          <w:iCs/>
        </w:rPr>
        <w:t xml:space="preserve"> The smallest UE maximum bandwidth in FR1 shall be 5 MHz for FDD with 15 kHz SCS.</w:t>
      </w:r>
      <w:r w:rsidRPr="00F36F6B">
        <w:rPr>
          <w:i/>
          <w:iCs/>
        </w:rPr>
        <w:br/>
      </w:r>
      <w:r w:rsidRPr="00F36F6B">
        <w:rPr>
          <w:b/>
          <w:bCs/>
          <w:u w:val="single"/>
        </w:rPr>
        <w:t>Proposal 1</w:t>
      </w:r>
      <w:r w:rsidR="00340955">
        <w:rPr>
          <w:b/>
          <w:bCs/>
          <w:u w:val="single"/>
        </w:rPr>
        <w:t>7</w:t>
      </w:r>
      <w:r w:rsidRPr="00F36F6B">
        <w:rPr>
          <w:b/>
          <w:bCs/>
          <w:u w:val="single"/>
        </w:rPr>
        <w:t>:</w:t>
      </w:r>
      <w:r w:rsidRPr="00F36F6B">
        <w:rPr>
          <w:i/>
          <w:iCs/>
        </w:rPr>
        <w:t xml:space="preserve"> The smallest UE maximum bandwidth in FR1 shall be 10 MHz for TDD with 30 kHz SCS.</w:t>
      </w:r>
    </w:p>
    <w:p w14:paraId="5E0DFAC8" w14:textId="77777777" w:rsidR="0005474A" w:rsidRPr="00F36F6B" w:rsidRDefault="0005474A" w:rsidP="0005474A">
      <w:pPr>
        <w:rPr>
          <w:i/>
          <w:iCs/>
        </w:rPr>
      </w:pPr>
      <w:r w:rsidRPr="00F36F6B">
        <w:rPr>
          <w:b/>
          <w:bCs/>
        </w:rPr>
        <w:t>Observation 2:</w:t>
      </w:r>
      <w:r w:rsidRPr="00F36F6B">
        <w:rPr>
          <w:i/>
          <w:iCs/>
        </w:rPr>
        <w:t xml:space="preserve"> The NR BWP framework is highly flexible but complex, leading to limited use in practice.</w:t>
      </w:r>
    </w:p>
    <w:p w14:paraId="595ABA13" w14:textId="52F93F16" w:rsidR="0005474A" w:rsidRPr="00F36F6B" w:rsidRDefault="0005474A" w:rsidP="0005474A">
      <w:pPr>
        <w:spacing w:after="0"/>
        <w:rPr>
          <w:i/>
          <w:iCs/>
        </w:rPr>
      </w:pPr>
      <w:r w:rsidRPr="00F36F6B">
        <w:rPr>
          <w:b/>
          <w:bCs/>
          <w:u w:val="single"/>
        </w:rPr>
        <w:t>Proposal 1</w:t>
      </w:r>
      <w:r w:rsidR="00340955">
        <w:rPr>
          <w:b/>
          <w:bCs/>
          <w:u w:val="single"/>
        </w:rPr>
        <w:t>8</w:t>
      </w:r>
      <w:r w:rsidRPr="00F36F6B">
        <w:rPr>
          <w:b/>
          <w:bCs/>
          <w:u w:val="single"/>
        </w:rPr>
        <w:t>:</w:t>
      </w:r>
      <w:r w:rsidRPr="00F36F6B">
        <w:rPr>
          <w:i/>
          <w:iCs/>
        </w:rPr>
        <w:t xml:space="preserve"> 6GR bandwidth adaptation framework targets the following, considering lessons learned from 5G NR BWP framework:</w:t>
      </w:r>
    </w:p>
    <w:p w14:paraId="08A14891" w14:textId="77777777" w:rsidR="0005474A" w:rsidRPr="00F36F6B" w:rsidRDefault="0005474A" w:rsidP="0005474A">
      <w:pPr>
        <w:numPr>
          <w:ilvl w:val="0"/>
          <w:numId w:val="48"/>
        </w:numPr>
        <w:overflowPunct/>
        <w:autoSpaceDE/>
        <w:autoSpaceDN/>
        <w:adjustRightInd/>
        <w:spacing w:after="0" w:line="259" w:lineRule="auto"/>
        <w:textAlignment w:val="auto"/>
        <w:rPr>
          <w:rFonts w:eastAsia="Calibri"/>
          <w:i/>
          <w:iCs/>
        </w:rPr>
      </w:pPr>
      <w:r w:rsidRPr="00F36F6B">
        <w:rPr>
          <w:rFonts w:eastAsia="Calibri"/>
          <w:i/>
          <w:iCs/>
        </w:rPr>
        <w:t>Enable narrow UE operating BW during periods of inactivity for power efficiency</w:t>
      </w:r>
    </w:p>
    <w:p w14:paraId="2E69981A" w14:textId="77777777" w:rsidR="0005474A" w:rsidRPr="00F36F6B" w:rsidRDefault="0005474A" w:rsidP="0005474A">
      <w:pPr>
        <w:numPr>
          <w:ilvl w:val="0"/>
          <w:numId w:val="48"/>
        </w:numPr>
        <w:overflowPunct/>
        <w:autoSpaceDE/>
        <w:autoSpaceDN/>
        <w:adjustRightInd/>
        <w:spacing w:after="0" w:line="259" w:lineRule="auto"/>
        <w:textAlignment w:val="auto"/>
        <w:rPr>
          <w:rFonts w:eastAsia="Calibri"/>
          <w:i/>
          <w:iCs/>
        </w:rPr>
      </w:pPr>
      <w:r w:rsidRPr="00F36F6B">
        <w:rPr>
          <w:rFonts w:eastAsia="Calibri"/>
          <w:i/>
          <w:iCs/>
        </w:rPr>
        <w:t>Decouple configuration from bandwidth adaptation framework, enabling a single configuration common to all possible UE operating bandwidths</w:t>
      </w:r>
    </w:p>
    <w:p w14:paraId="23FCE47B" w14:textId="77777777" w:rsidR="0005474A" w:rsidRPr="00F36F6B" w:rsidRDefault="0005474A" w:rsidP="0005474A">
      <w:pPr>
        <w:numPr>
          <w:ilvl w:val="0"/>
          <w:numId w:val="48"/>
        </w:numPr>
        <w:overflowPunct/>
        <w:autoSpaceDE/>
        <w:autoSpaceDN/>
        <w:adjustRightInd/>
        <w:spacing w:after="0" w:line="259" w:lineRule="auto"/>
        <w:textAlignment w:val="auto"/>
        <w:rPr>
          <w:rFonts w:eastAsia="Calibri"/>
          <w:i/>
          <w:iCs/>
        </w:rPr>
      </w:pPr>
      <w:r w:rsidRPr="00F36F6B">
        <w:rPr>
          <w:rFonts w:eastAsia="Calibri"/>
          <w:i/>
          <w:iCs/>
        </w:rPr>
        <w:t>Minimize switching delay between UE operating bandwidths</w:t>
      </w:r>
    </w:p>
    <w:p w14:paraId="37D5FDA7" w14:textId="77777777" w:rsidR="0005474A" w:rsidRPr="00F36F6B" w:rsidRDefault="0005474A" w:rsidP="0005474A">
      <w:pPr>
        <w:numPr>
          <w:ilvl w:val="0"/>
          <w:numId w:val="48"/>
        </w:numPr>
        <w:overflowPunct/>
        <w:autoSpaceDE/>
        <w:autoSpaceDN/>
        <w:adjustRightInd/>
        <w:spacing w:after="0" w:line="259" w:lineRule="auto"/>
        <w:textAlignment w:val="auto"/>
        <w:rPr>
          <w:rFonts w:eastAsia="Calibri"/>
          <w:i/>
          <w:iCs/>
        </w:rPr>
      </w:pPr>
      <w:r w:rsidRPr="00F36F6B">
        <w:rPr>
          <w:rFonts w:eastAsia="Calibri"/>
          <w:i/>
          <w:iCs/>
        </w:rPr>
        <w:t>Enable stable control channel anchor during change of UE operating bandwidth</w:t>
      </w:r>
    </w:p>
    <w:p w14:paraId="2770C7A3" w14:textId="77777777" w:rsidR="0005474A" w:rsidRPr="00F36F6B" w:rsidRDefault="0005474A" w:rsidP="0005474A">
      <w:pPr>
        <w:numPr>
          <w:ilvl w:val="0"/>
          <w:numId w:val="48"/>
        </w:numPr>
        <w:overflowPunct/>
        <w:autoSpaceDE/>
        <w:autoSpaceDN/>
        <w:adjustRightInd/>
        <w:spacing w:after="0" w:line="259" w:lineRule="auto"/>
        <w:textAlignment w:val="auto"/>
        <w:rPr>
          <w:rFonts w:eastAsia="Calibri"/>
          <w:i/>
          <w:iCs/>
        </w:rPr>
      </w:pPr>
      <w:r w:rsidRPr="00F36F6B">
        <w:rPr>
          <w:rFonts w:eastAsia="Calibri"/>
          <w:i/>
          <w:iCs/>
        </w:rPr>
        <w:t>Ensure continuity of synchronization during bandwidth adaptation</w:t>
      </w:r>
    </w:p>
    <w:p w14:paraId="2F4566AE" w14:textId="77777777" w:rsidR="0005474A" w:rsidRPr="00D3512B" w:rsidRDefault="0005474A" w:rsidP="0005474A">
      <w:pPr>
        <w:spacing w:before="240"/>
        <w:rPr>
          <w:rFonts w:eastAsia="Malgun Gothic"/>
          <w:b/>
          <w:bCs/>
          <w:i/>
          <w:iCs/>
          <w:sz w:val="20"/>
          <w:u w:val="single"/>
          <w:lang w:eastAsia="ko-KR"/>
        </w:rPr>
      </w:pPr>
      <w:r>
        <w:rPr>
          <w:b/>
          <w:bCs/>
          <w:i/>
          <w:iCs/>
          <w:u w:val="single"/>
        </w:rPr>
        <w:t>Spectrum utilization</w:t>
      </w:r>
    </w:p>
    <w:p w14:paraId="1480E613" w14:textId="3EF61CD6" w:rsidR="0005474A" w:rsidRPr="00F36F6B" w:rsidRDefault="0005474A" w:rsidP="0005474A">
      <w:pPr>
        <w:rPr>
          <w:i/>
          <w:iCs/>
        </w:rPr>
      </w:pPr>
      <w:r w:rsidRPr="00F36F6B">
        <w:rPr>
          <w:b/>
          <w:bCs/>
          <w:u w:val="single"/>
        </w:rPr>
        <w:t>Proposal 1</w:t>
      </w:r>
      <w:r w:rsidR="00340955">
        <w:rPr>
          <w:b/>
          <w:bCs/>
          <w:u w:val="single"/>
        </w:rPr>
        <w:t>9</w:t>
      </w:r>
      <w:r w:rsidRPr="00F36F6B">
        <w:rPr>
          <w:b/>
          <w:bCs/>
          <w:u w:val="single"/>
        </w:rPr>
        <w:t>:</w:t>
      </w:r>
      <w:r w:rsidRPr="00F36F6B">
        <w:rPr>
          <w:i/>
          <w:iCs/>
        </w:rPr>
        <w:t xml:space="preserve"> 6GR spectrum utilization and aggregation framework enables the following, considering lessons learned from 5G NR:</w:t>
      </w:r>
    </w:p>
    <w:p w14:paraId="3007179B" w14:textId="77777777" w:rsidR="0005474A" w:rsidRPr="00F36F6B" w:rsidRDefault="0005474A" w:rsidP="0005474A">
      <w:pPr>
        <w:pStyle w:val="ListParagraph"/>
        <w:numPr>
          <w:ilvl w:val="0"/>
          <w:numId w:val="48"/>
        </w:numPr>
        <w:jc w:val="both"/>
        <w:rPr>
          <w:rFonts w:ascii="Times New Roman" w:hAnsi="Times New Roman"/>
          <w:i/>
          <w:iCs/>
          <w:lang w:eastAsia="zh-CN"/>
        </w:rPr>
      </w:pPr>
      <w:r w:rsidRPr="00F36F6B">
        <w:rPr>
          <w:rFonts w:ascii="Times New Roman" w:hAnsi="Times New Roman"/>
          <w:i/>
          <w:iCs/>
          <w:lang w:eastAsia="zh-CN"/>
        </w:rPr>
        <w:t>Flexible access to multiple carriers without requiring expanding baseband capabilities</w:t>
      </w:r>
    </w:p>
    <w:p w14:paraId="1B2171B3" w14:textId="77777777" w:rsidR="0005474A" w:rsidRPr="00F36F6B" w:rsidRDefault="0005474A" w:rsidP="0005474A">
      <w:pPr>
        <w:pStyle w:val="ListParagraph"/>
        <w:numPr>
          <w:ilvl w:val="0"/>
          <w:numId w:val="48"/>
        </w:numPr>
        <w:jc w:val="both"/>
        <w:rPr>
          <w:rFonts w:ascii="Times New Roman" w:hAnsi="Times New Roman"/>
          <w:i/>
          <w:iCs/>
          <w:lang w:eastAsia="zh-CN"/>
        </w:rPr>
      </w:pPr>
      <w:r w:rsidRPr="00F36F6B">
        <w:rPr>
          <w:rFonts w:ascii="Times New Roman" w:hAnsi="Times New Roman"/>
          <w:i/>
          <w:iCs/>
          <w:lang w:eastAsia="zh-CN"/>
        </w:rPr>
        <w:t>Dynamic selection of uplink carriers based on coverage and efficiency needs</w:t>
      </w:r>
    </w:p>
    <w:p w14:paraId="71A8147F" w14:textId="52B874B0" w:rsidR="00773F15" w:rsidRPr="0003770D" w:rsidRDefault="00773F15" w:rsidP="0003770D">
      <w:pPr>
        <w:pStyle w:val="Heading1"/>
      </w:pPr>
      <w:r w:rsidRPr="0003770D">
        <w:t>References</w:t>
      </w:r>
      <w:bookmarkEnd w:id="1"/>
    </w:p>
    <w:p w14:paraId="346E0BE4" w14:textId="77777777" w:rsidR="00A87900" w:rsidRDefault="00A87900" w:rsidP="00A87900">
      <w:pPr>
        <w:pStyle w:val="Reference"/>
        <w:numPr>
          <w:ilvl w:val="0"/>
          <w:numId w:val="27"/>
        </w:numPr>
        <w:spacing w:after="0"/>
        <w:rPr>
          <w:sz w:val="20"/>
        </w:rPr>
      </w:pPr>
      <w:bookmarkStart w:id="3" w:name="_Ref32420535"/>
      <w:bookmarkStart w:id="4" w:name="_Ref47299212"/>
      <w:bookmarkStart w:id="5" w:name="_Ref101942192"/>
      <w:bookmarkEnd w:id="2"/>
      <w:r w:rsidRPr="00466D0D">
        <w:rPr>
          <w:sz w:val="20"/>
        </w:rPr>
        <w:t>RP-</w:t>
      </w:r>
      <w:bookmarkEnd w:id="3"/>
      <w:r w:rsidRPr="00466D0D">
        <w:rPr>
          <w:sz w:val="20"/>
        </w:rPr>
        <w:t>2</w:t>
      </w:r>
      <w:r>
        <w:rPr>
          <w:sz w:val="20"/>
        </w:rPr>
        <w:t>51881</w:t>
      </w:r>
      <w:r w:rsidRPr="00466D0D">
        <w:rPr>
          <w:sz w:val="20"/>
        </w:rPr>
        <w:t>, “</w:t>
      </w:r>
      <w:r>
        <w:rPr>
          <w:sz w:val="20"/>
        </w:rPr>
        <w:t>New SID: Study on 6G Radio</w:t>
      </w:r>
      <w:r w:rsidRPr="00466D0D">
        <w:rPr>
          <w:sz w:val="20"/>
        </w:rPr>
        <w:t xml:space="preserve">”, </w:t>
      </w:r>
      <w:bookmarkEnd w:id="4"/>
      <w:r>
        <w:rPr>
          <w:sz w:val="20"/>
        </w:rPr>
        <w:t>NTT DOCOMO (Moderator)</w:t>
      </w:r>
      <w:r w:rsidRPr="00466D0D">
        <w:rPr>
          <w:sz w:val="20"/>
        </w:rPr>
        <w:t>.</w:t>
      </w:r>
      <w:bookmarkEnd w:id="5"/>
    </w:p>
    <w:p w14:paraId="7CCAF6C7" w14:textId="77777777" w:rsidR="00A87900" w:rsidRDefault="00A87900" w:rsidP="00A87900">
      <w:pPr>
        <w:pStyle w:val="Reference"/>
        <w:numPr>
          <w:ilvl w:val="0"/>
          <w:numId w:val="27"/>
        </w:numPr>
        <w:spacing w:after="0"/>
        <w:rPr>
          <w:sz w:val="20"/>
        </w:rPr>
      </w:pPr>
      <w:r>
        <w:rPr>
          <w:sz w:val="20"/>
        </w:rPr>
        <w:t>RP-250810, “Revised SID: Study on 6G Scenarios and requirements”, CMCC, Verizon, NTT DOCOMO, INC., Deutsche Telekom.</w:t>
      </w:r>
    </w:p>
    <w:p w14:paraId="116A1F0A" w14:textId="77777777" w:rsidR="00A87900" w:rsidRPr="00700B3D" w:rsidRDefault="00A87900" w:rsidP="00A87900">
      <w:pPr>
        <w:pStyle w:val="Reference"/>
        <w:numPr>
          <w:ilvl w:val="0"/>
          <w:numId w:val="27"/>
        </w:numPr>
        <w:spacing w:after="0"/>
        <w:rPr>
          <w:sz w:val="20"/>
        </w:rPr>
      </w:pPr>
      <w:r>
        <w:rPr>
          <w:sz w:val="20"/>
        </w:rPr>
        <w:t>3GPP TR38.914: Study on 6G Scenarios and Requirements, v0.1.0.</w:t>
      </w:r>
    </w:p>
    <w:p w14:paraId="2F358818" w14:textId="77777777" w:rsidR="00A87900" w:rsidRPr="00080E92" w:rsidRDefault="00A87900" w:rsidP="00A87900">
      <w:pPr>
        <w:pStyle w:val="Reference"/>
        <w:numPr>
          <w:ilvl w:val="0"/>
          <w:numId w:val="27"/>
        </w:numPr>
        <w:spacing w:after="0"/>
        <w:rPr>
          <w:sz w:val="20"/>
        </w:rPr>
      </w:pPr>
      <w:r>
        <w:rPr>
          <w:rFonts w:eastAsia="Malgun Gothic"/>
          <w:sz w:val="20"/>
          <w:lang w:eastAsia="ko-KR"/>
        </w:rPr>
        <w:t>3GPP TR22.837: Study on Integrated Sensing and Communication, v19.4.0</w:t>
      </w:r>
    </w:p>
    <w:p w14:paraId="33B2C2CE" w14:textId="77777777" w:rsidR="00A87900" w:rsidRPr="00785918" w:rsidRDefault="00A87900" w:rsidP="00A87900">
      <w:pPr>
        <w:pStyle w:val="Reference"/>
        <w:numPr>
          <w:ilvl w:val="0"/>
          <w:numId w:val="27"/>
        </w:numPr>
        <w:spacing w:after="0"/>
        <w:rPr>
          <w:sz w:val="20"/>
        </w:rPr>
      </w:pPr>
      <w:r>
        <w:rPr>
          <w:rFonts w:eastAsia="Malgun Gothic"/>
          <w:sz w:val="20"/>
          <w:lang w:eastAsia="ko-KR"/>
        </w:rPr>
        <w:t>3GPP TR38.901: Study on channel model for frequencies from 0.5 to 100 GHz, v19.0.0</w:t>
      </w:r>
    </w:p>
    <w:p w14:paraId="6BE83A9D" w14:textId="77777777" w:rsidR="00A87900" w:rsidRPr="002A300D" w:rsidRDefault="00A87900" w:rsidP="00A87900">
      <w:pPr>
        <w:pStyle w:val="Reference"/>
        <w:numPr>
          <w:ilvl w:val="0"/>
          <w:numId w:val="27"/>
        </w:numPr>
        <w:spacing w:after="0"/>
        <w:rPr>
          <w:sz w:val="20"/>
        </w:rPr>
      </w:pPr>
      <w:r>
        <w:rPr>
          <w:rFonts w:eastAsia="Malgun Gothic" w:hint="eastAsia"/>
          <w:sz w:val="20"/>
          <w:lang w:eastAsia="ko-KR"/>
        </w:rPr>
        <w:t xml:space="preserve">3GPP TS38.101: NR; User Equipment (UE) radio transmission and reception, v19.2.0 </w:t>
      </w:r>
    </w:p>
    <w:p w14:paraId="26E2D79F" w14:textId="135F859D" w:rsidR="00454947" w:rsidRDefault="00A87900" w:rsidP="00A87900">
      <w:pPr>
        <w:pStyle w:val="Reference"/>
        <w:numPr>
          <w:ilvl w:val="0"/>
          <w:numId w:val="27"/>
        </w:numPr>
        <w:spacing w:after="0"/>
        <w:rPr>
          <w:sz w:val="20"/>
        </w:rPr>
      </w:pPr>
      <w:r w:rsidRPr="00A87900">
        <w:rPr>
          <w:sz w:val="20"/>
        </w:rPr>
        <w:t>3GPP TR38.865: Study on further NR RedCap UE complexity reduction, v18.0.0</w:t>
      </w:r>
    </w:p>
    <w:p w14:paraId="45BCF2D0" w14:textId="6D94133F" w:rsidR="00DD6C17" w:rsidRPr="00A87900" w:rsidRDefault="00DD6C17" w:rsidP="00A87900">
      <w:pPr>
        <w:pStyle w:val="Reference"/>
        <w:numPr>
          <w:ilvl w:val="0"/>
          <w:numId w:val="27"/>
        </w:numPr>
        <w:spacing w:after="0"/>
        <w:rPr>
          <w:sz w:val="20"/>
        </w:rPr>
      </w:pPr>
      <w:r>
        <w:rPr>
          <w:sz w:val="20"/>
        </w:rPr>
        <w:t>R1-2508141, “FL summary#4 on overview of 6GR air interface”, Moderator (NTT DOCOMO)</w:t>
      </w:r>
    </w:p>
    <w:sectPr w:rsidR="00DD6C17" w:rsidRPr="00A87900"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4AA86" w14:textId="77777777" w:rsidR="00C77F21" w:rsidRDefault="00C77F21">
      <w:r>
        <w:separator/>
      </w:r>
    </w:p>
  </w:endnote>
  <w:endnote w:type="continuationSeparator" w:id="0">
    <w:p w14:paraId="4ABB6C92" w14:textId="77777777" w:rsidR="00C77F21" w:rsidRDefault="00C77F21">
      <w:r>
        <w:continuationSeparator/>
      </w:r>
    </w:p>
  </w:endnote>
  <w:endnote w:type="continuationNotice" w:id="1">
    <w:p w14:paraId="3CBC5963" w14:textId="77777777" w:rsidR="00C77F21" w:rsidRDefault="00C7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B5C4F" w14:textId="77777777" w:rsidR="00C77F21" w:rsidRDefault="00C77F21">
      <w:r>
        <w:separator/>
      </w:r>
    </w:p>
  </w:footnote>
  <w:footnote w:type="continuationSeparator" w:id="0">
    <w:p w14:paraId="43D61AAD" w14:textId="77777777" w:rsidR="00C77F21" w:rsidRDefault="00C77F21">
      <w:r>
        <w:continuationSeparator/>
      </w:r>
    </w:p>
  </w:footnote>
  <w:footnote w:type="continuationNotice" w:id="1">
    <w:p w14:paraId="75E492F9" w14:textId="77777777" w:rsidR="00C77F21" w:rsidRDefault="00C7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403F66"/>
    <w:multiLevelType w:val="multilevel"/>
    <w:tmpl w:val="CCD45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3617F"/>
    <w:multiLevelType w:val="hybridMultilevel"/>
    <w:tmpl w:val="CCDE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843A6"/>
    <w:multiLevelType w:val="hybridMultilevel"/>
    <w:tmpl w:val="45949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833F8"/>
    <w:multiLevelType w:val="hybridMultilevel"/>
    <w:tmpl w:val="CCC6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046650"/>
    <w:multiLevelType w:val="hybridMultilevel"/>
    <w:tmpl w:val="8A627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FF2D42"/>
    <w:multiLevelType w:val="hybridMultilevel"/>
    <w:tmpl w:val="03344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FD7B9E"/>
    <w:multiLevelType w:val="hybridMultilevel"/>
    <w:tmpl w:val="6C325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FC1D23"/>
    <w:multiLevelType w:val="hybridMultilevel"/>
    <w:tmpl w:val="DE18F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F05BC2"/>
    <w:multiLevelType w:val="hybridMultilevel"/>
    <w:tmpl w:val="89C0EFC6"/>
    <w:lvl w:ilvl="0" w:tplc="E22AE7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7"/>
  </w:num>
  <w:num w:numId="3" w16cid:durableId="1519151789">
    <w:abstractNumId w:val="20"/>
  </w:num>
  <w:num w:numId="4" w16cid:durableId="1934044786">
    <w:abstractNumId w:val="21"/>
  </w:num>
  <w:num w:numId="5" w16cid:durableId="1435324944">
    <w:abstractNumId w:val="16"/>
  </w:num>
  <w:num w:numId="6" w16cid:durableId="1922372000">
    <w:abstractNumId w:val="24"/>
  </w:num>
  <w:num w:numId="7" w16cid:durableId="1083601651">
    <w:abstractNumId w:val="29"/>
  </w:num>
  <w:num w:numId="8" w16cid:durableId="49505293">
    <w:abstractNumId w:val="18"/>
  </w:num>
  <w:num w:numId="9" w16cid:durableId="947472016">
    <w:abstractNumId w:val="50"/>
  </w:num>
  <w:num w:numId="10" w16cid:durableId="468060315">
    <w:abstractNumId w:val="6"/>
  </w:num>
  <w:num w:numId="11" w16cid:durableId="358511164">
    <w:abstractNumId w:val="12"/>
  </w:num>
  <w:num w:numId="12" w16cid:durableId="1758941740">
    <w:abstractNumId w:val="33"/>
  </w:num>
  <w:num w:numId="13" w16cid:durableId="110901978">
    <w:abstractNumId w:val="30"/>
  </w:num>
  <w:num w:numId="14" w16cid:durableId="752551463">
    <w:abstractNumId w:val="32"/>
  </w:num>
  <w:num w:numId="15" w16cid:durableId="1738281961">
    <w:abstractNumId w:val="45"/>
  </w:num>
  <w:num w:numId="16" w16cid:durableId="831218355">
    <w:abstractNumId w:val="48"/>
  </w:num>
  <w:num w:numId="17" w16cid:durableId="1485582577">
    <w:abstractNumId w:val="26"/>
  </w:num>
  <w:num w:numId="18" w16cid:durableId="1688405876">
    <w:abstractNumId w:val="9"/>
  </w:num>
  <w:num w:numId="19" w16cid:durableId="595671673">
    <w:abstractNumId w:val="35"/>
  </w:num>
  <w:num w:numId="20" w16cid:durableId="381178554">
    <w:abstractNumId w:val="25"/>
  </w:num>
  <w:num w:numId="21" w16cid:durableId="1515420346">
    <w:abstractNumId w:val="0"/>
  </w:num>
  <w:num w:numId="22" w16cid:durableId="2087459430">
    <w:abstractNumId w:val="34"/>
  </w:num>
  <w:num w:numId="23" w16cid:durableId="2101372328">
    <w:abstractNumId w:val="40"/>
  </w:num>
  <w:num w:numId="24" w16cid:durableId="1359886836">
    <w:abstractNumId w:val="39"/>
  </w:num>
  <w:num w:numId="25" w16cid:durableId="71204629">
    <w:abstractNumId w:val="31"/>
  </w:num>
  <w:num w:numId="26" w16cid:durableId="725295725">
    <w:abstractNumId w:val="47"/>
  </w:num>
  <w:num w:numId="27" w16cid:durableId="1747527591">
    <w:abstractNumId w:val="37"/>
  </w:num>
  <w:num w:numId="28" w16cid:durableId="1419525978">
    <w:abstractNumId w:val="4"/>
  </w:num>
  <w:num w:numId="29" w16cid:durableId="1534806105">
    <w:abstractNumId w:val="3"/>
  </w:num>
  <w:num w:numId="30" w16cid:durableId="1868984830">
    <w:abstractNumId w:val="13"/>
  </w:num>
  <w:num w:numId="31" w16cid:durableId="1427581010">
    <w:abstractNumId w:val="2"/>
  </w:num>
  <w:num w:numId="32" w16cid:durableId="581722885">
    <w:abstractNumId w:val="8"/>
  </w:num>
  <w:num w:numId="33" w16cid:durableId="897281722">
    <w:abstractNumId w:val="17"/>
  </w:num>
  <w:num w:numId="34" w16cid:durableId="628046527">
    <w:abstractNumId w:val="46"/>
  </w:num>
  <w:num w:numId="35" w16cid:durableId="3017690">
    <w:abstractNumId w:val="5"/>
  </w:num>
  <w:num w:numId="36" w16cid:durableId="1822229755">
    <w:abstractNumId w:val="49"/>
  </w:num>
  <w:num w:numId="37" w16cid:durableId="1810322941">
    <w:abstractNumId w:val="19"/>
  </w:num>
  <w:num w:numId="38" w16cid:durableId="1667248802">
    <w:abstractNumId w:val="23"/>
  </w:num>
  <w:num w:numId="39" w16cid:durableId="817265419">
    <w:abstractNumId w:val="14"/>
  </w:num>
  <w:num w:numId="40" w16cid:durableId="881405093">
    <w:abstractNumId w:val="36"/>
  </w:num>
  <w:num w:numId="41" w16cid:durableId="522138000">
    <w:abstractNumId w:val="28"/>
  </w:num>
  <w:num w:numId="42" w16cid:durableId="465240329">
    <w:abstractNumId w:val="43"/>
  </w:num>
  <w:num w:numId="43" w16cid:durableId="1471635828">
    <w:abstractNumId w:val="38"/>
  </w:num>
  <w:num w:numId="44" w16cid:durableId="769816147">
    <w:abstractNumId w:val="15"/>
  </w:num>
  <w:num w:numId="45" w16cid:durableId="433869106">
    <w:abstractNumId w:val="22"/>
  </w:num>
  <w:num w:numId="46" w16cid:durableId="966931234">
    <w:abstractNumId w:val="44"/>
  </w:num>
  <w:num w:numId="47" w16cid:durableId="2088191204">
    <w:abstractNumId w:val="11"/>
  </w:num>
  <w:num w:numId="48" w16cid:durableId="464665547">
    <w:abstractNumId w:val="51"/>
  </w:num>
  <w:num w:numId="49" w16cid:durableId="1721708412">
    <w:abstractNumId w:val="7"/>
  </w:num>
  <w:num w:numId="50" w16cid:durableId="1107627324">
    <w:abstractNumId w:val="42"/>
  </w:num>
  <w:num w:numId="51" w16cid:durableId="50545991">
    <w:abstractNumId w:val="41"/>
  </w:num>
  <w:num w:numId="52" w16cid:durableId="1050113552">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637"/>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158"/>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0DA"/>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314"/>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380"/>
    <w:rsid w:val="0005298F"/>
    <w:rsid w:val="00052A07"/>
    <w:rsid w:val="00052B83"/>
    <w:rsid w:val="000534E3"/>
    <w:rsid w:val="00053C47"/>
    <w:rsid w:val="00053D60"/>
    <w:rsid w:val="00054303"/>
    <w:rsid w:val="0005474A"/>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6A3"/>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586F"/>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9B"/>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D7E91"/>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1FCD"/>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4A3"/>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637"/>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5C3"/>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1C7"/>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997"/>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564"/>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09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BD"/>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8E4"/>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5F0"/>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47AE0"/>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1F2B"/>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04F7"/>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8CC"/>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22B"/>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678"/>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A70"/>
    <w:rsid w:val="00335CDC"/>
    <w:rsid w:val="00336BDA"/>
    <w:rsid w:val="00337135"/>
    <w:rsid w:val="003372E3"/>
    <w:rsid w:val="00340955"/>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1DB"/>
    <w:rsid w:val="00362AF6"/>
    <w:rsid w:val="00362F2B"/>
    <w:rsid w:val="003632B5"/>
    <w:rsid w:val="003633B0"/>
    <w:rsid w:val="00363773"/>
    <w:rsid w:val="00363958"/>
    <w:rsid w:val="00363A5E"/>
    <w:rsid w:val="00363A93"/>
    <w:rsid w:val="003648ED"/>
    <w:rsid w:val="003649A8"/>
    <w:rsid w:val="00364CAD"/>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AF4"/>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459"/>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9D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CD2"/>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743"/>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947"/>
    <w:rsid w:val="00454EA5"/>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34B"/>
    <w:rsid w:val="004669E2"/>
    <w:rsid w:val="00466B3F"/>
    <w:rsid w:val="00466B85"/>
    <w:rsid w:val="00466F5E"/>
    <w:rsid w:val="00467409"/>
    <w:rsid w:val="00467C0B"/>
    <w:rsid w:val="004702AB"/>
    <w:rsid w:val="00470334"/>
    <w:rsid w:val="00470C31"/>
    <w:rsid w:val="00471148"/>
    <w:rsid w:val="004713CA"/>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283"/>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877"/>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3B1"/>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3EE0"/>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2D19"/>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90"/>
    <w:rsid w:val="006538FC"/>
    <w:rsid w:val="00653FB4"/>
    <w:rsid w:val="006540B7"/>
    <w:rsid w:val="0065512B"/>
    <w:rsid w:val="00655733"/>
    <w:rsid w:val="00655ACD"/>
    <w:rsid w:val="00655CAD"/>
    <w:rsid w:val="00656A92"/>
    <w:rsid w:val="00656DDE"/>
    <w:rsid w:val="006573C7"/>
    <w:rsid w:val="00657B84"/>
    <w:rsid w:val="00657D80"/>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24"/>
    <w:rsid w:val="00667EE7"/>
    <w:rsid w:val="00670922"/>
    <w:rsid w:val="00670BE1"/>
    <w:rsid w:val="0067106E"/>
    <w:rsid w:val="006713A5"/>
    <w:rsid w:val="00671DC9"/>
    <w:rsid w:val="0067218F"/>
    <w:rsid w:val="00672BF3"/>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189"/>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AED"/>
    <w:rsid w:val="006B0EC6"/>
    <w:rsid w:val="006B1816"/>
    <w:rsid w:val="006B18CF"/>
    <w:rsid w:val="006B2099"/>
    <w:rsid w:val="006B2211"/>
    <w:rsid w:val="006B2283"/>
    <w:rsid w:val="006B2A51"/>
    <w:rsid w:val="006B30BB"/>
    <w:rsid w:val="006B32CA"/>
    <w:rsid w:val="006B33BD"/>
    <w:rsid w:val="006B34C2"/>
    <w:rsid w:val="006B38F8"/>
    <w:rsid w:val="006B3B7F"/>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D38"/>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049"/>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0F49"/>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B65"/>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55E"/>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6C27"/>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8"/>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31B"/>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5A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8F5"/>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82"/>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AA1"/>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06B"/>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A46"/>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2A83"/>
    <w:rsid w:val="009132C6"/>
    <w:rsid w:val="00913593"/>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2E78"/>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3E45"/>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4FE"/>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46D"/>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216"/>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1C"/>
    <w:rsid w:val="00A0039D"/>
    <w:rsid w:val="00A0057F"/>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3AC1"/>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AA"/>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87900"/>
    <w:rsid w:val="00A90358"/>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805"/>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B09"/>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690D"/>
    <w:rsid w:val="00B47C29"/>
    <w:rsid w:val="00B47D21"/>
    <w:rsid w:val="00B51008"/>
    <w:rsid w:val="00B51026"/>
    <w:rsid w:val="00B51031"/>
    <w:rsid w:val="00B514FB"/>
    <w:rsid w:val="00B520CE"/>
    <w:rsid w:val="00B5286A"/>
    <w:rsid w:val="00B5295B"/>
    <w:rsid w:val="00B529EA"/>
    <w:rsid w:val="00B53275"/>
    <w:rsid w:val="00B53485"/>
    <w:rsid w:val="00B537CE"/>
    <w:rsid w:val="00B54369"/>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457"/>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5E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244"/>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364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A8C"/>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5FD7"/>
    <w:rsid w:val="00C16757"/>
    <w:rsid w:val="00C169A0"/>
    <w:rsid w:val="00C16C02"/>
    <w:rsid w:val="00C17316"/>
    <w:rsid w:val="00C176E2"/>
    <w:rsid w:val="00C17C30"/>
    <w:rsid w:val="00C20286"/>
    <w:rsid w:val="00C203A9"/>
    <w:rsid w:val="00C203CB"/>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4D58"/>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3F75"/>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03"/>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266C"/>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5D16"/>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CD7"/>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6A6"/>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C17"/>
    <w:rsid w:val="00DD6E83"/>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AC8"/>
    <w:rsid w:val="00E91F03"/>
    <w:rsid w:val="00E92273"/>
    <w:rsid w:val="00E9262A"/>
    <w:rsid w:val="00E9291C"/>
    <w:rsid w:val="00E92D1C"/>
    <w:rsid w:val="00E938CE"/>
    <w:rsid w:val="00E93D7F"/>
    <w:rsid w:val="00E93FFE"/>
    <w:rsid w:val="00E9440E"/>
    <w:rsid w:val="00E94A81"/>
    <w:rsid w:val="00E94F8A"/>
    <w:rsid w:val="00E95023"/>
    <w:rsid w:val="00E951B3"/>
    <w:rsid w:val="00E95368"/>
    <w:rsid w:val="00E953DE"/>
    <w:rsid w:val="00E956D1"/>
    <w:rsid w:val="00E963C2"/>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A7D54"/>
    <w:rsid w:val="00EB01D8"/>
    <w:rsid w:val="00EB0523"/>
    <w:rsid w:val="00EB077B"/>
    <w:rsid w:val="00EB0849"/>
    <w:rsid w:val="00EB0928"/>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3BA"/>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6F6B"/>
    <w:rsid w:val="00F3728F"/>
    <w:rsid w:val="00F37463"/>
    <w:rsid w:val="00F374EB"/>
    <w:rsid w:val="00F376AF"/>
    <w:rsid w:val="00F37724"/>
    <w:rsid w:val="00F3773E"/>
    <w:rsid w:val="00F3798B"/>
    <w:rsid w:val="00F37B3F"/>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926"/>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955"/>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e32f50e1-6846-4d7d-ad60-ccd6877e6c5e"/>
    <ds:schemaRef ds:uri="http://purl.org/dc/dcmitype/"/>
    <ds:schemaRef ds:uri="http://schemas.microsoft.com/sharepoint/v4"/>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23a22248-acb0-4303-bd1b-c36b2527d0a2"/>
    <ds:schemaRef ds:uri="5a888943-97ca-4c93-b605-714bb5e9e285"/>
    <ds:schemaRef ds:uri="http://purl.org/dc/terms/"/>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34</TotalTime>
  <Pages>14</Pages>
  <Words>6547</Words>
  <Characters>36118</Characters>
  <Application>Microsoft Office Word</Application>
  <DocSecurity>0</DocSecurity>
  <Lines>605</Lines>
  <Paragraphs>307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MoonIl Lee</cp:lastModifiedBy>
  <cp:revision>3</cp:revision>
  <cp:lastPrinted>2015-11-06T16:56:00Z</cp:lastPrinted>
  <dcterms:created xsi:type="dcterms:W3CDTF">2025-11-07T22:07:00Z</dcterms:created>
  <dcterms:modified xsi:type="dcterms:W3CDTF">2025-11-07T22:29:00Z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